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A750" w14:textId="499F1970" w:rsidR="003B062B" w:rsidRPr="00E70091" w:rsidRDefault="003B062B" w:rsidP="003B062B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3GPP TSG-RAN WG2 Meeting # 128 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 xml:space="preserve">                </w:t>
      </w:r>
      <w:r w:rsidR="00877F2F" w:rsidRPr="00877F2F">
        <w:rPr>
          <w:rFonts w:ascii="Arial" w:eastAsia="MS Mincho" w:hAnsi="Arial" w:cs="Arial"/>
          <w:b/>
          <w:bCs/>
          <w:sz w:val="28"/>
          <w:szCs w:val="28"/>
          <w:lang w:val="en-US"/>
        </w:rPr>
        <w:t>R2-2410383</w:t>
      </w:r>
    </w:p>
    <w:p w14:paraId="5035A03F" w14:textId="77777777" w:rsidR="003B062B" w:rsidRPr="002C0882" w:rsidRDefault="003B062B" w:rsidP="003B062B">
      <w:pPr>
        <w:pStyle w:val="Header"/>
        <w:rPr>
          <w:rFonts w:ascii="Arial" w:hAnsi="Arial" w:cs="Arial"/>
          <w:b/>
          <w:bCs/>
          <w:sz w:val="24"/>
        </w:rPr>
      </w:pPr>
      <w:r w:rsidRPr="002C0882">
        <w:rPr>
          <w:rFonts w:ascii="Arial" w:hAnsi="Arial" w:cs="Arial"/>
          <w:b/>
          <w:bCs/>
          <w:sz w:val="24"/>
        </w:rPr>
        <w:t>Orlando, USA, Nov 18</w:t>
      </w:r>
      <w:r w:rsidRPr="002C0882">
        <w:rPr>
          <w:rFonts w:ascii="Arial" w:hAnsi="Arial" w:cs="Arial"/>
          <w:b/>
          <w:bCs/>
          <w:sz w:val="24"/>
          <w:vertAlign w:val="superscript"/>
        </w:rPr>
        <w:t>th</w:t>
      </w:r>
      <w:r w:rsidRPr="002C0882">
        <w:rPr>
          <w:rFonts w:ascii="Arial" w:hAnsi="Arial" w:cs="Arial"/>
          <w:b/>
          <w:bCs/>
          <w:sz w:val="24"/>
        </w:rPr>
        <w:t xml:space="preserve"> – 22</w:t>
      </w:r>
      <w:r w:rsidRPr="002C0882">
        <w:rPr>
          <w:rFonts w:ascii="Arial" w:hAnsi="Arial" w:cs="Arial"/>
          <w:b/>
          <w:bCs/>
          <w:sz w:val="24"/>
          <w:vertAlign w:val="superscript"/>
        </w:rPr>
        <w:t>nd</w:t>
      </w:r>
      <w:r w:rsidRPr="002C0882">
        <w:rPr>
          <w:rFonts w:ascii="Arial" w:hAnsi="Arial" w:cs="Arial"/>
          <w:b/>
          <w:bCs/>
          <w:sz w:val="24"/>
        </w:rPr>
        <w:t>, 2024</w:t>
      </w:r>
    </w:p>
    <w:p w14:paraId="47A1584A" w14:textId="05FB3195" w:rsidR="001047CE" w:rsidRPr="008D656E" w:rsidRDefault="00B456F8" w:rsidP="00D750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C07D273" w:rsidR="005D191B" w:rsidRPr="0016375A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16375A" w:rsidRPr="00697028">
        <w:rPr>
          <w:rStyle w:val="ui-provider"/>
          <w:b/>
          <w:bCs/>
          <w:sz w:val="24"/>
          <w:szCs w:val="24"/>
        </w:rPr>
        <w:t xml:space="preserve">RLC </w:t>
      </w:r>
      <w:r w:rsidR="00A03068">
        <w:rPr>
          <w:rStyle w:val="ui-provider"/>
          <w:b/>
          <w:bCs/>
          <w:sz w:val="24"/>
          <w:szCs w:val="24"/>
        </w:rPr>
        <w:t xml:space="preserve">AM </w:t>
      </w:r>
      <w:r w:rsidR="003604BE">
        <w:rPr>
          <w:rStyle w:val="ui-provider"/>
          <w:b/>
          <w:bCs/>
          <w:sz w:val="24"/>
          <w:szCs w:val="24"/>
        </w:rPr>
        <w:t>enhancements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472BAEF8" w14:textId="0F438C2A" w:rsidR="00BA2F89" w:rsidRPr="008C291D" w:rsidRDefault="00BA2F89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RAN2_125bis agreements</w:t>
      </w:r>
      <w:r w:rsidR="00C20E1A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</w:t>
      </w:r>
      <w:r w:rsidR="00537ECA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RLC enhancements</w:t>
      </w:r>
      <w:r w:rsidR="00C20E1A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are</w:t>
      </w:r>
      <w:r w:rsidR="00516A12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: </w:t>
      </w:r>
    </w:p>
    <w:p w14:paraId="34370D55" w14:textId="77777777" w:rsidR="006C37F8" w:rsidRPr="008C291D" w:rsidRDefault="006C37F8" w:rsidP="006C37F8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We focus on RLC AM</w:t>
      </w:r>
    </w:p>
    <w:p w14:paraId="68CD8C02" w14:textId="77777777" w:rsidR="002C3DB6" w:rsidRPr="008C291D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 xml:space="preserve">RAN2 will analyse solutions to ensure timely RLC retransmission(s) for </w:t>
      </w:r>
      <w:proofErr w:type="gramStart"/>
      <w:r w:rsidRPr="008C291D">
        <w:rPr>
          <w:rFonts w:asciiTheme="minorHAnsi" w:hAnsiTheme="minorHAnsi" w:cstheme="minorHAnsi"/>
          <w:b w:val="0"/>
          <w:bCs/>
          <w:szCs w:val="20"/>
        </w:rPr>
        <w:t>XR</w:t>
      </w:r>
      <w:proofErr w:type="gramEnd"/>
    </w:p>
    <w:p w14:paraId="30812017" w14:textId="77777777" w:rsidR="002C3DB6" w:rsidRPr="008C291D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 xml:space="preserve">RAN2 will analyse how to avoid unnecessary retransmissions (e.g. to avoid </w:t>
      </w:r>
      <w:proofErr w:type="spellStart"/>
      <w:r w:rsidRPr="008C291D">
        <w:rPr>
          <w:rFonts w:asciiTheme="minorHAnsi" w:hAnsiTheme="minorHAnsi" w:cstheme="minorHAnsi"/>
          <w:b w:val="0"/>
          <w:bCs/>
          <w:szCs w:val="20"/>
        </w:rPr>
        <w:t>reTx</w:t>
      </w:r>
      <w:proofErr w:type="spellEnd"/>
      <w:r w:rsidRPr="008C291D">
        <w:rPr>
          <w:rFonts w:asciiTheme="minorHAnsi" w:hAnsiTheme="minorHAnsi" w:cstheme="minorHAnsi"/>
          <w:b w:val="0"/>
          <w:bCs/>
          <w:szCs w:val="20"/>
        </w:rPr>
        <w:t xml:space="preserve"> of out-dated packets)</w:t>
      </w:r>
    </w:p>
    <w:p w14:paraId="772487E4" w14:textId="77777777" w:rsidR="006C37F8" w:rsidRPr="008C291D" w:rsidRDefault="006C37F8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245B0813" w14:textId="00D5AC80" w:rsidR="00B526ED" w:rsidRPr="008C291D" w:rsidRDefault="00B526ED" w:rsidP="00B526E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F91ED3" w:rsidRPr="008C291D">
        <w:rPr>
          <w:rFonts w:asciiTheme="minorHAnsi" w:hAnsiTheme="minorHAnsi" w:cstheme="minorHAnsi"/>
          <w:b/>
          <w:bCs/>
          <w:sz w:val="22"/>
          <w:szCs w:val="22"/>
        </w:rPr>
        <w:t xml:space="preserve">timely retransmissions of </w:t>
      </w: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5DC79D3" w14:textId="77777777" w:rsidR="00253335" w:rsidRPr="008C291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To achieve timely retransmissions on RLC layer for XR traffic, RAN2 will consider the following options:</w:t>
      </w:r>
    </w:p>
    <w:p w14:paraId="463A4DF2" w14:textId="1D19F6C3" w:rsidR="00253335" w:rsidRPr="008C291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Autonomous retransmission (i.e.</w:t>
      </w:r>
      <w:r w:rsidR="00B22012" w:rsidRPr="008C291D">
        <w:rPr>
          <w:rFonts w:asciiTheme="minorHAnsi" w:hAnsiTheme="minorHAnsi" w:cstheme="minorHAnsi"/>
          <w:b w:val="0"/>
          <w:bCs/>
          <w:szCs w:val="20"/>
        </w:rPr>
        <w:t>,</w:t>
      </w:r>
      <w:r w:rsidRPr="008C291D">
        <w:rPr>
          <w:rFonts w:asciiTheme="minorHAnsi" w:hAnsiTheme="minorHAnsi" w:cstheme="minorHAnsi"/>
          <w:b w:val="0"/>
          <w:bCs/>
          <w:szCs w:val="20"/>
        </w:rPr>
        <w:t xml:space="preserve"> without status report) of PDUs based on some triggers (existing or new triggers can be considered)</w:t>
      </w:r>
    </w:p>
    <w:p w14:paraId="45CD22E4" w14:textId="25414609" w:rsidR="00253335" w:rsidRPr="008C291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Retransmission based on enhanced status report</w:t>
      </w:r>
      <w:r w:rsidR="002A0569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69C066D5" w14:textId="54289DD0" w:rsidR="00253335" w:rsidRPr="008C291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Retransmission based on enhanced polling</w:t>
      </w:r>
      <w:r w:rsidR="002A0569" w:rsidRPr="008C291D">
        <w:rPr>
          <w:rFonts w:asciiTheme="minorHAnsi" w:hAnsiTheme="minorHAnsi" w:cstheme="minorHAnsi"/>
          <w:b w:val="0"/>
          <w:bCs/>
          <w:szCs w:val="20"/>
        </w:rPr>
        <w:t>.</w:t>
      </w:r>
      <w:r w:rsidRPr="008C291D">
        <w:rPr>
          <w:rFonts w:asciiTheme="minorHAnsi" w:hAnsiTheme="minorHAnsi" w:cstheme="minorHAnsi"/>
          <w:b w:val="0"/>
          <w:bCs/>
          <w:szCs w:val="20"/>
        </w:rPr>
        <w:t xml:space="preserve"> </w:t>
      </w:r>
    </w:p>
    <w:p w14:paraId="1535E9B3" w14:textId="4D4F7773" w:rsidR="00253335" w:rsidRPr="008C291D" w:rsidRDefault="00253335" w:rsidP="00253335">
      <w:pPr>
        <w:pStyle w:val="Agreement"/>
        <w:numPr>
          <w:ilvl w:val="0"/>
          <w:numId w:val="0"/>
        </w:numPr>
        <w:ind w:left="901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 xml:space="preserve">FFS whether any enhancements are </w:t>
      </w:r>
      <w:proofErr w:type="gramStart"/>
      <w:r w:rsidRPr="008C291D">
        <w:rPr>
          <w:rFonts w:asciiTheme="minorHAnsi" w:hAnsiTheme="minorHAnsi" w:cstheme="minorHAnsi"/>
          <w:b w:val="0"/>
          <w:bCs/>
          <w:szCs w:val="20"/>
        </w:rPr>
        <w:t>needed</w:t>
      </w:r>
      <w:proofErr w:type="gramEnd"/>
      <w:r w:rsidRPr="008C291D">
        <w:rPr>
          <w:rFonts w:asciiTheme="minorHAnsi" w:hAnsiTheme="minorHAnsi" w:cstheme="minorHAnsi"/>
          <w:b w:val="0"/>
          <w:bCs/>
          <w:szCs w:val="20"/>
        </w:rPr>
        <w:t xml:space="preserve"> or this can be solved with proper configuration and current mechanism</w:t>
      </w:r>
      <w:r w:rsidR="001A4943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50533638" w14:textId="412AE288" w:rsidR="00253335" w:rsidRPr="008C291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Impact on capacity should be considered</w:t>
      </w:r>
      <w:r w:rsidR="002A0569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2353D30B" w14:textId="7CA662AC" w:rsidR="00253335" w:rsidRPr="008C291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RAN2 focuses on the enhancements for UL traffic</w:t>
      </w:r>
      <w:r w:rsidR="001A4943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0AE6099D" w14:textId="77777777" w:rsidR="00107922" w:rsidRPr="008C291D" w:rsidRDefault="00107922" w:rsidP="00107922">
      <w:pPr>
        <w:pStyle w:val="Doc-text2"/>
        <w:rPr>
          <w:rFonts w:asciiTheme="minorHAnsi" w:hAnsiTheme="minorHAnsi" w:cstheme="minorHAnsi"/>
          <w:sz w:val="22"/>
          <w:szCs w:val="22"/>
        </w:rPr>
      </w:pPr>
    </w:p>
    <w:p w14:paraId="6DC7C7BB" w14:textId="200129C8" w:rsidR="00BB6281" w:rsidRPr="008C291D" w:rsidRDefault="00BB6281" w:rsidP="00BB6281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8A1CEA" w:rsidRPr="008C291D">
        <w:rPr>
          <w:rFonts w:asciiTheme="minorHAnsi" w:hAnsiTheme="minorHAnsi" w:cstheme="minorHAnsi"/>
          <w:b/>
          <w:bCs/>
          <w:sz w:val="22"/>
          <w:szCs w:val="22"/>
        </w:rPr>
        <w:t>avoiding unnecessary retransmissions</w:t>
      </w:r>
      <w:r w:rsidR="008A1CEA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8C291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21FC9FB" w14:textId="77777777" w:rsidR="005953FB" w:rsidRPr="008C291D" w:rsidRDefault="005953FB" w:rsidP="005953FB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For avoiding unnecessary RLC AM retransmissions, RAN2 to enhance the RLC AM by adopting enhancements from one of the following perspectives:</w:t>
      </w:r>
    </w:p>
    <w:p w14:paraId="68945D13" w14:textId="68BA06E4" w:rsidR="005953FB" w:rsidRPr="008C291D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Cs/>
          <w:szCs w:val="20"/>
        </w:rPr>
      </w:pPr>
      <w:r w:rsidRPr="008C291D">
        <w:rPr>
          <w:rFonts w:asciiTheme="minorHAnsi" w:hAnsiTheme="minorHAnsi" w:cstheme="minorHAnsi"/>
          <w:bCs/>
          <w:szCs w:val="20"/>
        </w:rPr>
        <w:t>Rx initiated approach.</w:t>
      </w:r>
    </w:p>
    <w:p w14:paraId="1EC39944" w14:textId="43A73750" w:rsidR="005953FB" w:rsidRPr="008C291D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Cs/>
          <w:szCs w:val="20"/>
        </w:rPr>
      </w:pPr>
      <w:r w:rsidRPr="008C291D">
        <w:rPr>
          <w:rFonts w:asciiTheme="minorHAnsi" w:hAnsiTheme="minorHAnsi" w:cstheme="minorHAnsi"/>
          <w:bCs/>
          <w:szCs w:val="20"/>
        </w:rPr>
        <w:t>Tx initiated approach.</w:t>
      </w:r>
    </w:p>
    <w:p w14:paraId="50DB86BD" w14:textId="77777777" w:rsidR="005953FB" w:rsidRPr="008C291D" w:rsidRDefault="005953FB" w:rsidP="005953FB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 xml:space="preserve">RAN2 will discuss details of both approaches, compare </w:t>
      </w:r>
      <w:proofErr w:type="gramStart"/>
      <w:r w:rsidRPr="008C291D">
        <w:rPr>
          <w:rFonts w:asciiTheme="minorHAnsi" w:hAnsiTheme="minorHAnsi" w:cstheme="minorHAnsi"/>
          <w:b w:val="0"/>
          <w:bCs/>
          <w:szCs w:val="20"/>
        </w:rPr>
        <w:t>them</w:t>
      </w:r>
      <w:proofErr w:type="gramEnd"/>
      <w:r w:rsidRPr="008C291D">
        <w:rPr>
          <w:rFonts w:asciiTheme="minorHAnsi" w:hAnsiTheme="minorHAnsi" w:cstheme="minorHAnsi"/>
          <w:b w:val="0"/>
          <w:bCs/>
          <w:szCs w:val="20"/>
        </w:rPr>
        <w:t xml:space="preserve"> and choose one once the details are clearer.</w:t>
      </w:r>
    </w:p>
    <w:p w14:paraId="4610A0F4" w14:textId="77777777" w:rsidR="00D36D24" w:rsidRPr="008C291D" w:rsidRDefault="00D36D24" w:rsidP="00EE7858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 xml:space="preserve">For Tx initiated approach: </w:t>
      </w:r>
    </w:p>
    <w:p w14:paraId="06FB9426" w14:textId="0D007B14" w:rsidR="00D36D24" w:rsidRPr="008C291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The transmitting side of AM RLC entity notifies the receiving RLC side about the obsolete SDUs</w:t>
      </w:r>
      <w:r w:rsidR="00EE7858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7C6F31AB" w14:textId="792EA1C2" w:rsidR="00D36D24" w:rsidRPr="008C291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Tx side stops retransmit obsolete SDUs</w:t>
      </w:r>
      <w:r w:rsidR="00EE7858" w:rsidRPr="008C291D">
        <w:rPr>
          <w:rFonts w:asciiTheme="minorHAnsi" w:hAnsiTheme="minorHAnsi" w:cstheme="minorHAnsi"/>
          <w:b w:val="0"/>
          <w:bCs/>
          <w:szCs w:val="20"/>
        </w:rPr>
        <w:t>.</w:t>
      </w:r>
    </w:p>
    <w:p w14:paraId="50D17258" w14:textId="77777777" w:rsidR="00D36D24" w:rsidRPr="008C291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Rx side updates state variables according to the information from Tx side</w:t>
      </w:r>
    </w:p>
    <w:p w14:paraId="3879853A" w14:textId="77777777" w:rsidR="000805FA" w:rsidRPr="008C291D" w:rsidRDefault="00EE7858" w:rsidP="000805FA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0805FA">
        <w:rPr>
          <w:rFonts w:asciiTheme="minorHAnsi" w:hAnsiTheme="minorHAnsi" w:cstheme="minorHAnsi"/>
          <w:b w:val="0"/>
          <w:bCs/>
          <w:szCs w:val="20"/>
        </w:rPr>
        <w:t xml:space="preserve">For Rx initiated approach: </w:t>
      </w:r>
    </w:p>
    <w:p w14:paraId="28F8E700" w14:textId="77777777" w:rsidR="000805FA" w:rsidRPr="008C291D" w:rsidRDefault="000805FA" w:rsidP="000805FA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For proper advancing of the transmitting window, RLC AM is enhanced with a way for the receiver to indicate abandoned SDUs to the transmitter.</w:t>
      </w:r>
    </w:p>
    <w:p w14:paraId="6FC2B82C" w14:textId="77777777" w:rsidR="000805FA" w:rsidRPr="008C291D" w:rsidRDefault="000805FA" w:rsidP="000805FA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8C291D">
        <w:rPr>
          <w:rFonts w:asciiTheme="minorHAnsi" w:hAnsiTheme="minorHAnsi" w:cstheme="minorHAnsi"/>
          <w:b w:val="0"/>
          <w:bCs/>
          <w:szCs w:val="20"/>
        </w:rPr>
        <w:t>Tx side just processes the status report as in legacy.</w:t>
      </w:r>
    </w:p>
    <w:p w14:paraId="1C2073A3" w14:textId="77777777" w:rsidR="000805FA" w:rsidRPr="008C291D" w:rsidRDefault="000805FA" w:rsidP="000805FA">
      <w:pPr>
        <w:pStyle w:val="Doc-text2"/>
        <w:numPr>
          <w:ilvl w:val="2"/>
          <w:numId w:val="11"/>
        </w:numPr>
        <w:ind w:left="1441" w:hanging="540"/>
        <w:rPr>
          <w:rFonts w:asciiTheme="minorHAnsi" w:hAnsiTheme="minorHAnsi" w:cstheme="minorHAnsi"/>
          <w:bCs/>
          <w:lang w:val="en-US"/>
        </w:rPr>
      </w:pPr>
      <w:r w:rsidRPr="008C291D">
        <w:rPr>
          <w:rFonts w:asciiTheme="minorHAnsi" w:hAnsiTheme="minorHAnsi" w:cstheme="minorHAnsi"/>
          <w:bCs/>
          <w:szCs w:val="20"/>
        </w:rPr>
        <w:t>FFS how Rx side determines that an SDU should be abandoned.</w:t>
      </w:r>
    </w:p>
    <w:p w14:paraId="2400ED3D" w14:textId="77777777" w:rsidR="000805FA" w:rsidRPr="008C291D" w:rsidRDefault="000805FA" w:rsidP="000805FA">
      <w:pPr>
        <w:pStyle w:val="Doc-text2"/>
        <w:ind w:left="901" w:firstLine="0"/>
        <w:rPr>
          <w:rFonts w:asciiTheme="minorHAnsi" w:hAnsiTheme="minorHAnsi" w:cstheme="minorHAnsi"/>
          <w:b/>
          <w:lang w:val="en-US"/>
        </w:rPr>
      </w:pPr>
    </w:p>
    <w:p w14:paraId="5299F967" w14:textId="77777777" w:rsidR="000805FA" w:rsidRPr="008C291D" w:rsidRDefault="000805FA" w:rsidP="000805FA">
      <w:pPr>
        <w:pStyle w:val="Doc-text2"/>
        <w:ind w:left="0" w:firstLine="0"/>
        <w:rPr>
          <w:rFonts w:asciiTheme="minorHAnsi" w:hAnsiTheme="minorHAnsi" w:cstheme="minorHAnsi"/>
          <w:b/>
          <w:lang w:val="en-US"/>
        </w:rPr>
      </w:pPr>
      <w:r w:rsidRPr="008C291D">
        <w:rPr>
          <w:rFonts w:asciiTheme="minorHAnsi" w:hAnsiTheme="minorHAnsi" w:cstheme="minorHAnsi"/>
          <w:b/>
          <w:lang w:val="en-US"/>
        </w:rPr>
        <w:t xml:space="preserve">RAN2_127 agreements for </w:t>
      </w:r>
      <w:r w:rsidRPr="008C291D">
        <w:rPr>
          <w:rFonts w:asciiTheme="minorHAnsi" w:hAnsiTheme="minorHAnsi" w:cstheme="minorHAnsi"/>
          <w:b/>
        </w:rPr>
        <w:t>avoiding unnecessary retransmissions</w:t>
      </w:r>
      <w:r w:rsidRPr="008C291D">
        <w:rPr>
          <w:rFonts w:asciiTheme="minorHAnsi" w:hAnsiTheme="minorHAnsi" w:cstheme="minorHAnsi"/>
          <w:b/>
          <w:lang w:val="en-US"/>
        </w:rPr>
        <w:t xml:space="preserve"> RLC AM enhancements are: </w:t>
      </w:r>
    </w:p>
    <w:p w14:paraId="556CFE5B" w14:textId="028224B2" w:rsidR="00837747" w:rsidRPr="000805FA" w:rsidRDefault="00837747" w:rsidP="00912954">
      <w:pPr>
        <w:pStyle w:val="Agreement"/>
        <w:tabs>
          <w:tab w:val="num" w:pos="720"/>
        </w:tabs>
        <w:ind w:left="1080"/>
        <w:rPr>
          <w:rFonts w:asciiTheme="minorHAnsi" w:hAnsiTheme="minorHAnsi" w:cstheme="minorHAnsi"/>
          <w:b w:val="0"/>
          <w:bCs/>
        </w:rPr>
      </w:pPr>
      <w:r w:rsidRPr="000805FA">
        <w:rPr>
          <w:rFonts w:asciiTheme="minorHAnsi" w:hAnsiTheme="minorHAnsi" w:cstheme="minorHAnsi"/>
          <w:b w:val="0"/>
          <w:bCs/>
        </w:rPr>
        <w:t>Any solution should ensure that windows at Tx side and Rx side are not out of sync. As a baseline, we assume Rx window advances before Tx window advances</w:t>
      </w:r>
      <w:r w:rsidR="00017A67" w:rsidRPr="000805FA">
        <w:rPr>
          <w:rFonts w:asciiTheme="minorHAnsi" w:hAnsiTheme="minorHAnsi" w:cstheme="minorHAnsi"/>
          <w:b w:val="0"/>
          <w:bCs/>
        </w:rPr>
        <w:t>.</w:t>
      </w:r>
      <w:r w:rsidRPr="000805FA">
        <w:rPr>
          <w:rFonts w:asciiTheme="minorHAnsi" w:hAnsiTheme="minorHAnsi" w:cstheme="minorHAnsi"/>
          <w:b w:val="0"/>
          <w:bCs/>
        </w:rPr>
        <w:t xml:space="preserve"> FFS if for Tx approach window sync needs to be achieved in another way, e.g. advancing Tx window first. </w:t>
      </w:r>
    </w:p>
    <w:p w14:paraId="4C6BF5D7" w14:textId="77777777" w:rsidR="004E6C6D" w:rsidRPr="008C291D" w:rsidRDefault="004E6C6D" w:rsidP="004B70ED">
      <w:pPr>
        <w:pStyle w:val="Doc-text2"/>
        <w:ind w:left="1083"/>
        <w:rPr>
          <w:rFonts w:asciiTheme="minorHAnsi" w:hAnsiTheme="minorHAnsi" w:cstheme="minorHAnsi"/>
          <w:bCs/>
        </w:rPr>
      </w:pPr>
    </w:p>
    <w:p w14:paraId="64C31F61" w14:textId="77777777" w:rsidR="004E6C6D" w:rsidRPr="008C291D" w:rsidRDefault="004E6C6D" w:rsidP="004B70ED">
      <w:pPr>
        <w:pStyle w:val="Agreement"/>
        <w:tabs>
          <w:tab w:val="num" w:pos="1080"/>
        </w:tabs>
        <w:ind w:left="1080"/>
        <w:rPr>
          <w:rFonts w:asciiTheme="minorHAnsi" w:hAnsiTheme="minorHAnsi" w:cstheme="minorHAnsi"/>
          <w:b w:val="0"/>
          <w:bCs/>
        </w:rPr>
      </w:pPr>
      <w:r w:rsidRPr="008C291D">
        <w:rPr>
          <w:rFonts w:asciiTheme="minorHAnsi" w:hAnsiTheme="minorHAnsi" w:cstheme="minorHAnsi"/>
          <w:b w:val="0"/>
          <w:bCs/>
        </w:rPr>
        <w:lastRenderedPageBreak/>
        <w:t>In the RX-initiated approach for avoiding unnecessary retransmissions, RLC receiver abandons missing SDUs like already done by PDCP, i.e. based on a timer.</w:t>
      </w:r>
    </w:p>
    <w:p w14:paraId="7908CD7C" w14:textId="77777777" w:rsidR="009A0CCB" w:rsidRPr="008C291D" w:rsidRDefault="009A0CCB" w:rsidP="004B70ED">
      <w:pPr>
        <w:pStyle w:val="Agreement"/>
        <w:tabs>
          <w:tab w:val="num" w:pos="1080"/>
        </w:tabs>
        <w:ind w:left="1080"/>
        <w:rPr>
          <w:rFonts w:asciiTheme="minorHAnsi" w:hAnsiTheme="minorHAnsi" w:cstheme="minorHAnsi"/>
          <w:b w:val="0"/>
          <w:bCs/>
        </w:rPr>
      </w:pPr>
      <w:r w:rsidRPr="008C291D">
        <w:rPr>
          <w:rFonts w:asciiTheme="minorHAnsi" w:hAnsiTheme="minorHAnsi" w:cstheme="minorHAnsi"/>
          <w:b w:val="0"/>
          <w:bCs/>
        </w:rPr>
        <w:t xml:space="preserve">In addition to Tx and Rx approaches, RAN2 will consider a combined Rx and Tx approach, </w:t>
      </w:r>
      <w:proofErr w:type="gramStart"/>
      <w:r w:rsidRPr="008C291D">
        <w:rPr>
          <w:rFonts w:asciiTheme="minorHAnsi" w:hAnsiTheme="minorHAnsi" w:cstheme="minorHAnsi"/>
          <w:b w:val="0"/>
          <w:bCs/>
        </w:rPr>
        <w:t>where</w:t>
      </w:r>
      <w:proofErr w:type="gramEnd"/>
      <w:r w:rsidRPr="008C291D">
        <w:rPr>
          <w:rFonts w:asciiTheme="minorHAnsi" w:hAnsiTheme="minorHAnsi" w:cstheme="minorHAnsi"/>
          <w:b w:val="0"/>
          <w:bCs/>
        </w:rPr>
        <w:t xml:space="preserve"> </w:t>
      </w:r>
    </w:p>
    <w:p w14:paraId="61C00CF9" w14:textId="77A53D2D" w:rsidR="009A0CCB" w:rsidRPr="008C291D" w:rsidRDefault="009A0CCB" w:rsidP="004B70ED">
      <w:pPr>
        <w:pStyle w:val="Agreement"/>
        <w:numPr>
          <w:ilvl w:val="2"/>
          <w:numId w:val="11"/>
        </w:numPr>
        <w:tabs>
          <w:tab w:val="num" w:pos="1621"/>
        </w:tabs>
        <w:ind w:left="1621"/>
        <w:rPr>
          <w:rFonts w:asciiTheme="minorHAnsi" w:hAnsiTheme="minorHAnsi" w:cstheme="minorHAnsi"/>
          <w:b w:val="0"/>
          <w:bCs/>
        </w:rPr>
      </w:pPr>
      <w:r w:rsidRPr="008C291D">
        <w:rPr>
          <w:rFonts w:asciiTheme="minorHAnsi" w:hAnsiTheme="minorHAnsi" w:cstheme="minorHAnsi"/>
          <w:b w:val="0"/>
          <w:bCs/>
        </w:rPr>
        <w:t>Tx side stops to retransmit an obsolete SDUs based on the discard indication/a number of retransmissions as for Tx initiated approach</w:t>
      </w:r>
      <w:r w:rsidR="00962FE1" w:rsidRPr="008C291D">
        <w:rPr>
          <w:rFonts w:asciiTheme="minorHAnsi" w:hAnsiTheme="minorHAnsi" w:cstheme="minorHAnsi"/>
          <w:b w:val="0"/>
          <w:bCs/>
        </w:rPr>
        <w:t>.</w:t>
      </w:r>
    </w:p>
    <w:p w14:paraId="1FBEA146" w14:textId="5B6F498B" w:rsidR="009A0CCB" w:rsidRPr="008C291D" w:rsidRDefault="009A0CCB" w:rsidP="004B70ED">
      <w:pPr>
        <w:pStyle w:val="Agreement"/>
        <w:numPr>
          <w:ilvl w:val="2"/>
          <w:numId w:val="11"/>
        </w:numPr>
        <w:tabs>
          <w:tab w:val="num" w:pos="1621"/>
        </w:tabs>
        <w:ind w:left="1621"/>
        <w:rPr>
          <w:rFonts w:asciiTheme="minorHAnsi" w:hAnsiTheme="minorHAnsi" w:cstheme="minorHAnsi"/>
          <w:b w:val="0"/>
          <w:bCs/>
        </w:rPr>
      </w:pPr>
      <w:r w:rsidRPr="008C291D">
        <w:rPr>
          <w:rFonts w:asciiTheme="minorHAnsi" w:hAnsiTheme="minorHAnsi" w:cstheme="minorHAnsi"/>
          <w:b w:val="0"/>
          <w:bCs/>
        </w:rPr>
        <w:t>Rx side stops to receive an obsolete SDU based on local timer as for Rx initiated approach</w:t>
      </w:r>
      <w:r w:rsidR="004B70ED" w:rsidRPr="008C291D">
        <w:rPr>
          <w:rFonts w:asciiTheme="minorHAnsi" w:hAnsiTheme="minorHAnsi" w:cstheme="minorHAnsi"/>
          <w:b w:val="0"/>
          <w:bCs/>
        </w:rPr>
        <w:t>.</w:t>
      </w:r>
    </w:p>
    <w:p w14:paraId="39850888" w14:textId="77777777" w:rsidR="00415E26" w:rsidRPr="008C291D" w:rsidRDefault="00415E26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81ADD7A" w14:textId="345F5307" w:rsidR="00C67D05" w:rsidRPr="00C10313" w:rsidRDefault="00C67D05" w:rsidP="00C67D05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C10313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RAN2_127bis agreements for </w:t>
      </w:r>
      <w:r w:rsidRPr="00C10313">
        <w:rPr>
          <w:rFonts w:asciiTheme="minorHAnsi" w:hAnsiTheme="minorHAnsi" w:cstheme="minorHAnsi"/>
          <w:b/>
          <w:bCs/>
          <w:szCs w:val="20"/>
        </w:rPr>
        <w:t xml:space="preserve">timely retransmissions of </w:t>
      </w:r>
      <w:r w:rsidRPr="00C10313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RLC AM enhancements are: </w:t>
      </w:r>
    </w:p>
    <w:p w14:paraId="20E0FF3D" w14:textId="77777777" w:rsidR="00C10313" w:rsidRPr="00C10313" w:rsidRDefault="00C10313" w:rsidP="00C10313">
      <w:pPr>
        <w:numPr>
          <w:ilvl w:val="0"/>
          <w:numId w:val="40"/>
        </w:numPr>
        <w:tabs>
          <w:tab w:val="left" w:pos="720"/>
        </w:tabs>
        <w:jc w:val="both"/>
        <w:rPr>
          <w:rFonts w:asciiTheme="minorHAnsi" w:eastAsia="SimSun" w:hAnsiTheme="minorHAnsi" w:cstheme="minorHAnsi"/>
          <w:szCs w:val="20"/>
          <w:lang w:eastAsia="ja-JP"/>
        </w:rPr>
      </w:pPr>
      <w:r w:rsidRPr="00C10313">
        <w:rPr>
          <w:rFonts w:asciiTheme="minorHAnsi" w:eastAsia="SimSun" w:hAnsiTheme="minorHAnsi" w:cstheme="minorHAnsi"/>
          <w:szCs w:val="20"/>
          <w:lang w:eastAsia="ja-JP"/>
        </w:rPr>
        <w:t>RAN2 confirm that existing mechanisms are insufficient to resolve the timely RLC retransmission problem and RLC enhancements for timely RLC retransmission are investigated in Rel-19.</w:t>
      </w:r>
    </w:p>
    <w:p w14:paraId="72AC7F0E" w14:textId="77777777" w:rsidR="00C10313" w:rsidRPr="00C10313" w:rsidRDefault="00C10313" w:rsidP="00C10313">
      <w:pPr>
        <w:numPr>
          <w:ilvl w:val="0"/>
          <w:numId w:val="40"/>
        </w:numPr>
        <w:tabs>
          <w:tab w:val="left" w:pos="720"/>
        </w:tabs>
        <w:jc w:val="both"/>
        <w:rPr>
          <w:rFonts w:asciiTheme="minorHAnsi" w:eastAsia="SimSun" w:hAnsiTheme="minorHAnsi" w:cstheme="minorHAnsi"/>
          <w:szCs w:val="20"/>
          <w:lang w:eastAsia="ja-JP"/>
        </w:rPr>
      </w:pPr>
      <w:r w:rsidRPr="00C10313">
        <w:rPr>
          <w:rFonts w:asciiTheme="minorHAnsi" w:eastAsia="SimSun" w:hAnsiTheme="minorHAnsi" w:cstheme="minorHAnsi"/>
          <w:szCs w:val="20"/>
          <w:lang w:eastAsia="ja-JP"/>
        </w:rPr>
        <w:t>Exclude enhanced status reporting.</w:t>
      </w:r>
    </w:p>
    <w:p w14:paraId="5E932941" w14:textId="5C188363" w:rsidR="00C10313" w:rsidRPr="00C10313" w:rsidRDefault="00C10313" w:rsidP="00C10313">
      <w:pPr>
        <w:numPr>
          <w:ilvl w:val="0"/>
          <w:numId w:val="40"/>
        </w:numPr>
        <w:tabs>
          <w:tab w:val="left" w:pos="720"/>
        </w:tabs>
        <w:jc w:val="both"/>
        <w:rPr>
          <w:rFonts w:asciiTheme="minorHAnsi" w:eastAsia="SimSun" w:hAnsiTheme="minorHAnsi" w:cstheme="minorHAnsi"/>
          <w:szCs w:val="20"/>
          <w:lang w:eastAsia="ja-JP"/>
        </w:rPr>
      </w:pPr>
      <w:r w:rsidRPr="00C10313">
        <w:rPr>
          <w:rFonts w:asciiTheme="minorHAnsi" w:eastAsia="SimSun" w:hAnsiTheme="minorHAnsi" w:cstheme="minorHAnsi"/>
          <w:szCs w:val="20"/>
          <w:lang w:eastAsia="ja-JP"/>
        </w:rPr>
        <w:t>Focus the discussion on autonomous retransmission and polling enhancements, e.g. we need to understand how each option affects the capacity and packet delay.</w:t>
      </w:r>
    </w:p>
    <w:p w14:paraId="72A915C8" w14:textId="77777777" w:rsidR="00C10313" w:rsidRPr="008C291D" w:rsidRDefault="00C10313" w:rsidP="00C67D05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53885F2E" w14:textId="72F5E8B0" w:rsidR="00BF4BB0" w:rsidRPr="008C291D" w:rsidRDefault="00BF4BB0" w:rsidP="00BF4BB0">
      <w:pPr>
        <w:pStyle w:val="Doc-text2"/>
        <w:ind w:left="0" w:firstLine="0"/>
        <w:rPr>
          <w:rFonts w:asciiTheme="minorHAnsi" w:hAnsiTheme="minorHAnsi" w:cstheme="minorHAnsi"/>
          <w:b/>
          <w:lang w:val="en-US"/>
        </w:rPr>
      </w:pPr>
      <w:r w:rsidRPr="008C291D">
        <w:rPr>
          <w:rFonts w:asciiTheme="minorHAnsi" w:hAnsiTheme="minorHAnsi" w:cstheme="minorHAnsi"/>
          <w:b/>
          <w:lang w:val="en-US"/>
        </w:rPr>
        <w:t xml:space="preserve">RAN2_127bis agreements for </w:t>
      </w:r>
      <w:r w:rsidRPr="008C291D">
        <w:rPr>
          <w:rFonts w:asciiTheme="minorHAnsi" w:hAnsiTheme="minorHAnsi" w:cstheme="minorHAnsi"/>
          <w:b/>
        </w:rPr>
        <w:t>avoiding unnecessary retransmissions</w:t>
      </w:r>
      <w:r w:rsidRPr="008C291D">
        <w:rPr>
          <w:rFonts w:asciiTheme="minorHAnsi" w:hAnsiTheme="minorHAnsi" w:cstheme="minorHAnsi"/>
          <w:b/>
          <w:lang w:val="en-US"/>
        </w:rPr>
        <w:t xml:space="preserve"> RLC AM enhancements are: </w:t>
      </w:r>
    </w:p>
    <w:p w14:paraId="28A09C0C" w14:textId="77777777" w:rsidR="00C50E72" w:rsidRPr="00C50E72" w:rsidRDefault="00C50E72" w:rsidP="00C50E72">
      <w:pPr>
        <w:pStyle w:val="Doc-text2"/>
        <w:numPr>
          <w:ilvl w:val="0"/>
          <w:numId w:val="39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>RAN2 confirm the previous baseline assumption: the RLC receiving window always advances to any given RLC SN before the transmitting window does.</w:t>
      </w:r>
    </w:p>
    <w:p w14:paraId="348F4D7B" w14:textId="77777777" w:rsidR="00C50E72" w:rsidRPr="00C50E72" w:rsidRDefault="00C50E72" w:rsidP="00C50E72">
      <w:pPr>
        <w:pStyle w:val="Doc-text2"/>
        <w:numPr>
          <w:ilvl w:val="0"/>
          <w:numId w:val="39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 xml:space="preserve">RAN2 will adopt a “combined” approach for avoiding unnecessary RLC retransmissions, i.e. </w:t>
      </w:r>
    </w:p>
    <w:p w14:paraId="789C2858" w14:textId="77777777" w:rsidR="00C50E72" w:rsidRPr="00C50E72" w:rsidRDefault="00C50E72" w:rsidP="006504C2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 xml:space="preserve">TX side stops transmissions of an outdated </w:t>
      </w:r>
      <w:proofErr w:type="gramStart"/>
      <w:r w:rsidRPr="00C50E72">
        <w:rPr>
          <w:rFonts w:asciiTheme="minorHAnsi" w:hAnsiTheme="minorHAnsi" w:cstheme="minorHAnsi"/>
          <w:bCs/>
        </w:rPr>
        <w:t>SDU</w:t>
      </w:r>
      <w:proofErr w:type="gramEnd"/>
    </w:p>
    <w:p w14:paraId="19C4AECF" w14:textId="77777777" w:rsidR="00C50E72" w:rsidRPr="00C50E72" w:rsidRDefault="00C50E72" w:rsidP="006504C2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 xml:space="preserve">RX side abandons the SDU based on a local </w:t>
      </w:r>
      <w:proofErr w:type="gramStart"/>
      <w:r w:rsidRPr="00C50E72">
        <w:rPr>
          <w:rFonts w:asciiTheme="minorHAnsi" w:hAnsiTheme="minorHAnsi" w:cstheme="minorHAnsi"/>
          <w:bCs/>
        </w:rPr>
        <w:t>timer</w:t>
      </w:r>
      <w:proofErr w:type="gramEnd"/>
    </w:p>
    <w:p w14:paraId="2972F1F9" w14:textId="484E3C01" w:rsidR="00C50E72" w:rsidRPr="00C50E72" w:rsidRDefault="00C50E72" w:rsidP="006504C2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>Rx informs Tx side about the abandoned SDUs, as a baseline we assume existing SR can be reused unless issues are identified</w:t>
      </w:r>
      <w:r w:rsidR="008C291D">
        <w:rPr>
          <w:rFonts w:asciiTheme="minorHAnsi" w:hAnsiTheme="minorHAnsi" w:cstheme="minorHAnsi"/>
          <w:bCs/>
        </w:rPr>
        <w:t>.</w:t>
      </w:r>
    </w:p>
    <w:p w14:paraId="39B9AED4" w14:textId="7C60E06E" w:rsidR="00C50E72" w:rsidRPr="00C50E72" w:rsidRDefault="00C50E72" w:rsidP="006504C2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>FFS if some C-PDU handling is needed to avoid C-PDU discard</w:t>
      </w:r>
      <w:r w:rsidR="008C291D">
        <w:rPr>
          <w:rFonts w:asciiTheme="minorHAnsi" w:hAnsiTheme="minorHAnsi" w:cstheme="minorHAnsi"/>
          <w:bCs/>
        </w:rPr>
        <w:t>.</w:t>
      </w:r>
    </w:p>
    <w:p w14:paraId="2374DEE6" w14:textId="77777777" w:rsidR="00C50E72" w:rsidRPr="00C50E72" w:rsidRDefault="00C50E72" w:rsidP="006504C2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Cs/>
        </w:rPr>
      </w:pPr>
      <w:r w:rsidRPr="00C50E72">
        <w:rPr>
          <w:rFonts w:asciiTheme="minorHAnsi" w:hAnsiTheme="minorHAnsi" w:cstheme="minorHAnsi"/>
          <w:bCs/>
        </w:rPr>
        <w:t>FFS if some indication is sent from Tx to Rx. The assumption is this is not a full status report, but something simple (if needed).</w:t>
      </w:r>
    </w:p>
    <w:p w14:paraId="7F39CD36" w14:textId="77777777" w:rsidR="00C50E72" w:rsidRPr="008C291D" w:rsidRDefault="00C50E72" w:rsidP="00BF4BB0">
      <w:pPr>
        <w:pStyle w:val="Doc-text2"/>
        <w:ind w:left="0" w:firstLine="0"/>
        <w:rPr>
          <w:rFonts w:asciiTheme="minorHAnsi" w:hAnsiTheme="minorHAnsi" w:cstheme="minorHAnsi"/>
          <w:b/>
          <w:lang w:val="en-US"/>
        </w:rPr>
      </w:pPr>
    </w:p>
    <w:p w14:paraId="6DD65BB0" w14:textId="77777777" w:rsidR="00BF4BB0" w:rsidRPr="008C291D" w:rsidRDefault="00BF4BB0" w:rsidP="004A22F2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FCF31ED" w14:textId="3582968C" w:rsidR="000C2194" w:rsidRPr="008C291D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55596A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 our views </w:t>
      </w:r>
      <w:r w:rsidR="004C0AE7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FE3C4D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AM enhancements </w:t>
      </w:r>
      <w:r w:rsidR="000C2194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more specifically </w:t>
      </w:r>
      <w:r w:rsidR="004C0AE7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0C2194" w:rsidRPr="008C291D">
        <w:rPr>
          <w:rFonts w:asciiTheme="minorHAnsi" w:hAnsiTheme="minorHAnsi" w:cstheme="minorHAnsi"/>
          <w:sz w:val="22"/>
          <w:szCs w:val="22"/>
        </w:rPr>
        <w:t>t</w:t>
      </w:r>
      <w:r w:rsidR="00A77593" w:rsidRPr="008C291D">
        <w:rPr>
          <w:rFonts w:asciiTheme="minorHAnsi" w:hAnsiTheme="minorHAnsi" w:cstheme="minorHAnsi"/>
          <w:sz w:val="22"/>
          <w:szCs w:val="22"/>
        </w:rPr>
        <w:t xml:space="preserve">o achieve timely retransmissions and </w:t>
      </w:r>
      <w:r w:rsidR="000C2194" w:rsidRPr="008C291D">
        <w:rPr>
          <w:rFonts w:asciiTheme="minorHAnsi" w:hAnsiTheme="minorHAnsi" w:cstheme="minorHAnsi"/>
          <w:sz w:val="22"/>
          <w:szCs w:val="22"/>
        </w:rPr>
        <w:t xml:space="preserve">how to </w:t>
      </w:r>
      <w:r w:rsidR="00A77593" w:rsidRPr="008C291D">
        <w:rPr>
          <w:rFonts w:asciiTheme="minorHAnsi" w:hAnsiTheme="minorHAnsi" w:cstheme="minorHAnsi"/>
          <w:sz w:val="22"/>
          <w:szCs w:val="22"/>
        </w:rPr>
        <w:t>avoid unnecessary retransmissions</w:t>
      </w:r>
      <w:r w:rsidR="000C2194" w:rsidRPr="008C291D">
        <w:rPr>
          <w:rFonts w:asciiTheme="minorHAnsi" w:hAnsiTheme="minorHAnsi" w:cstheme="minorHAnsi"/>
          <w:sz w:val="22"/>
          <w:szCs w:val="22"/>
        </w:rPr>
        <w:t>.</w:t>
      </w:r>
    </w:p>
    <w:p w14:paraId="5945B801" w14:textId="77777777" w:rsidR="000C2194" w:rsidRPr="00010B0B" w:rsidRDefault="000C2194" w:rsidP="004A22F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B17F61" w14:textId="6736E882" w:rsidR="006877FF" w:rsidRPr="00B24BF8" w:rsidRDefault="00A77593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6DFA2096" w14:textId="5F647DA1" w:rsidR="00571CE7" w:rsidRPr="00BB5AAD" w:rsidRDefault="000A4088" w:rsidP="00DD2D87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Style w:val="apple-converted-space"/>
        </w:rPr>
        <w:t xml:space="preserve">How to </w:t>
      </w:r>
      <w:r w:rsidR="00912AC4">
        <w:rPr>
          <w:rStyle w:val="apple-converted-space"/>
        </w:rPr>
        <w:t>achieve timely</w:t>
      </w:r>
      <w:r>
        <w:rPr>
          <w:rStyle w:val="apple-converted-space"/>
        </w:rPr>
        <w:t xml:space="preserve"> </w:t>
      </w:r>
      <w:r w:rsidR="00577802">
        <w:rPr>
          <w:rStyle w:val="apple-converted-space"/>
        </w:rPr>
        <w:t xml:space="preserve">retransmissions for </w:t>
      </w:r>
      <w:r w:rsidR="002948C5" w:rsidRPr="00253A96">
        <w:rPr>
          <w:rStyle w:val="apple-converted-space"/>
        </w:rPr>
        <w:t>RLC</w:t>
      </w:r>
      <w:r w:rsidR="00577802">
        <w:rPr>
          <w:rStyle w:val="apple-converted-space"/>
        </w:rPr>
        <w:t xml:space="preserve"> AM</w:t>
      </w:r>
    </w:p>
    <w:p w14:paraId="6C28376F" w14:textId="4D4D0192" w:rsidR="00C30E5F" w:rsidRDefault="004A5E36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</w:t>
      </w:r>
      <w:r w:rsidR="00561568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RAN2#126</w:t>
      </w:r>
      <w:r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 meeting, </w:t>
      </w:r>
      <w:r w:rsidR="00A04558"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for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achieving timely retransmissions on RLC layer for XR traffic</w:t>
      </w:r>
      <w:r w:rsidR="00AE03E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(</w:t>
      </w:r>
      <w:r w:rsidR="00AE03E7" w:rsidRPr="00AE03E7">
        <w:rPr>
          <w:rFonts w:asciiTheme="minorHAnsi" w:eastAsia="Malgun Gothic" w:hAnsiTheme="minorHAnsi" w:cstheme="minorHAnsi"/>
          <w:b w:val="0"/>
          <w:bCs/>
          <w:sz w:val="22"/>
          <w:lang w:eastAsia="ko-KR"/>
        </w:rPr>
        <w:t>the delay critical RLC SDU)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RAN2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short-listed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few options </w:t>
      </w:r>
      <w:r w:rsidR="00775CFA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for consideration 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as captured in the </w:t>
      </w:r>
      <w:r w:rsidR="00AD2BA3" w:rsidRPr="00AE03E7">
        <w:rPr>
          <w:rFonts w:asciiTheme="minorHAnsi" w:hAnsiTheme="minorHAnsi" w:cstheme="minorHAnsi"/>
          <w:b w:val="0"/>
          <w:bCs/>
          <w:sz w:val="22"/>
          <w:szCs w:val="22"/>
        </w:rPr>
        <w:t>introduction</w:t>
      </w:r>
      <w:r w:rsidR="002A2E62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736762" w:rsidRPr="00AE03E7">
        <w:rPr>
          <w:rFonts w:asciiTheme="minorHAnsi" w:hAnsiTheme="minorHAnsi" w:cstheme="minorHAnsi"/>
          <w:b w:val="0"/>
          <w:bCs/>
          <w:sz w:val="22"/>
          <w:szCs w:val="22"/>
        </w:rPr>
        <w:t>We discuss these options and compare them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for example </w:t>
      </w:r>
      <w:r w:rsidR="008A71C3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from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the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system 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>capacity i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mpact</w:t>
      </w:r>
      <w:r w:rsidR="00E14CE2">
        <w:rPr>
          <w:rFonts w:asciiTheme="minorHAnsi" w:hAnsiTheme="minorHAnsi" w:cstheme="minorHAnsi"/>
          <w:b w:val="0"/>
          <w:bCs/>
          <w:sz w:val="22"/>
          <w:szCs w:val="22"/>
        </w:rPr>
        <w:t xml:space="preserve"> point of view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A09B99B" w14:textId="77777777" w:rsidR="005D7FA2" w:rsidRPr="005D7FA2" w:rsidRDefault="005D7FA2" w:rsidP="005D7FA2">
      <w:pPr>
        <w:pStyle w:val="Doc-text2"/>
      </w:pPr>
    </w:p>
    <w:p w14:paraId="4F7E11EE" w14:textId="2CE72886" w:rsidR="00C30E5F" w:rsidRPr="00C30E5F" w:rsidRDefault="00C30E5F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C30E5F">
        <w:rPr>
          <w:rFonts w:asciiTheme="minorHAnsi" w:hAnsiTheme="minorHAnsi" w:cstheme="minorHAnsi"/>
          <w:sz w:val="24"/>
        </w:rPr>
        <w:t xml:space="preserve">Retransmission based on enhanced </w:t>
      </w:r>
      <w:r w:rsidR="00E0596D">
        <w:rPr>
          <w:rFonts w:asciiTheme="minorHAnsi" w:hAnsiTheme="minorHAnsi" w:cstheme="minorHAnsi"/>
          <w:sz w:val="24"/>
        </w:rPr>
        <w:t>polling</w:t>
      </w:r>
      <w:r w:rsidRPr="00C30E5F">
        <w:rPr>
          <w:rFonts w:asciiTheme="minorHAnsi" w:hAnsiTheme="minorHAnsi" w:cstheme="minorHAnsi"/>
          <w:sz w:val="24"/>
        </w:rPr>
        <w:t>:</w:t>
      </w:r>
    </w:p>
    <w:p w14:paraId="5B7A0CCE" w14:textId="6EAC25DE" w:rsidR="002E67DB" w:rsidRPr="00CD2C56" w:rsidRDefault="006A4B2E" w:rsidP="002E67DB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RLC-AM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 NR, </w:t>
      </w:r>
      <w:r w:rsidR="00D57F1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UE performs the initial transmission of an RLC PDU. </w:t>
      </w:r>
      <w:r w:rsidR="00AE73B2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he UE triggers retransmission of an RLC PDU </w:t>
      </w:r>
      <w:r w:rsidR="00E06F7F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only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if it receives an RLC status report from the </w:t>
      </w:r>
      <w:proofErr w:type="spellStart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gNB</w:t>
      </w:r>
      <w:proofErr w:type="spellEnd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indicating the NACK for the RLC PDU. For RLC status reporting, the </w:t>
      </w:r>
      <w:proofErr w:type="spellStart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gNB</w:t>
      </w:r>
      <w:proofErr w:type="spellEnd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can send a NACK status for an RLC PDU when detecting an SN gap between two consecutively received RLC PDUs. Such a procedure may cause a long delay for a retransmission of an RLC PDU</w:t>
      </w:r>
      <w:r w:rsidR="006A568A" w:rsidRPr="00F661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2E67DB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6A568A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and it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may not be suitable for an RLC PDU with a small packet delay budget (PDB). This is because, after such a long delay, the retransmission of the RLC PDU may arrive beyond the PDB of the PDU and, hence impacting the QoS. </w:t>
      </w:r>
    </w:p>
    <w:p w14:paraId="7FA2F1AB" w14:textId="7CCC8D8A" w:rsidR="005B5A34" w:rsidRPr="00CA7F3A" w:rsidRDefault="002E67DB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Therefore, enhancing the RLC re-transmission for the operation of the RLC AM can be beneficial. To enhance the RLC re-transmission for an RLC PDU with small PDB, the delay gap between the initial transmission and the re-transmission of the RLC PDU can be reduced. One </w:t>
      </w:r>
      <w:r w:rsidR="00A83DC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method</w:t>
      </w: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is to allow the UE </w:t>
      </w:r>
      <w:r w:rsidR="006D3E43" w:rsidRPr="00CA7F3A">
        <w:rPr>
          <w:rFonts w:asciiTheme="minorHAnsi" w:hAnsiTheme="minorHAnsi" w:cstheme="minorHAnsi"/>
          <w:sz w:val="22"/>
          <w:szCs w:val="22"/>
        </w:rPr>
        <w:t>Polling is based on the sequence number</w:t>
      </w:r>
      <w:r w:rsidR="007F0389">
        <w:rPr>
          <w:rFonts w:asciiTheme="minorHAnsi" w:hAnsiTheme="minorHAnsi" w:cstheme="minorHAnsi"/>
          <w:sz w:val="22"/>
          <w:szCs w:val="22"/>
        </w:rPr>
        <w:t xml:space="preserve"> (SN)</w:t>
      </w:r>
      <w:r w:rsidR="006D3E43" w:rsidRPr="00CA7F3A">
        <w:rPr>
          <w:rFonts w:asciiTheme="minorHAnsi" w:hAnsiTheme="minorHAnsi" w:cstheme="minorHAnsi"/>
          <w:sz w:val="22"/>
          <w:szCs w:val="22"/>
        </w:rPr>
        <w:t xml:space="preserve"> rather than the number of PDUs. It means that the poll bit is always sent in a fixed SN</w:t>
      </w:r>
      <w:r w:rsidR="00CA7F3A" w:rsidRPr="00387C69">
        <w:rPr>
          <w:rFonts w:asciiTheme="minorHAnsi" w:hAnsiTheme="minorHAnsi" w:cstheme="minorHAnsi"/>
          <w:sz w:val="22"/>
          <w:szCs w:val="22"/>
        </w:rPr>
        <w:t xml:space="preserve"> (</w:t>
      </w:r>
      <w:r w:rsidR="00CA7F3A" w:rsidRPr="00CA7F3A">
        <w:rPr>
          <w:rFonts w:asciiTheme="minorHAnsi" w:hAnsiTheme="minorHAnsi" w:cstheme="minorHAnsi"/>
          <w:sz w:val="22"/>
          <w:szCs w:val="22"/>
        </w:rPr>
        <w:t xml:space="preserve">i.e., 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status </w:t>
      </w:r>
      <w:r w:rsidR="00BC140B">
        <w:rPr>
          <w:rStyle w:val="ui-provider"/>
          <w:rFonts w:asciiTheme="minorHAnsi" w:hAnsiTheme="minorHAnsi" w:cstheme="minorHAnsi"/>
          <w:sz w:val="22"/>
          <w:szCs w:val="22"/>
        </w:rPr>
        <w:t>PDU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 is sent periodically after certain number of SNs)</w:t>
      </w:r>
      <w:r w:rsidR="005B00D7">
        <w:rPr>
          <w:rStyle w:val="ui-provider"/>
          <w:rFonts w:asciiTheme="minorHAnsi" w:hAnsiTheme="minorHAnsi" w:cstheme="minorHAnsi"/>
          <w:sz w:val="22"/>
          <w:szCs w:val="22"/>
        </w:rPr>
        <w:t xml:space="preserve"> as shown on Figure 1</w:t>
      </w:r>
      <w:r w:rsidR="00C81189"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7B773809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1CBC13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02A46530" w14:textId="77CAA652" w:rsidR="00A25FC4" w:rsidRDefault="00A25FC4" w:rsidP="00976AB7">
      <w:pPr>
        <w:jc w:val="center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2D1A76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345B875C" wp14:editId="20A556E4">
            <wp:extent cx="4377055" cy="48469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779" cy="4848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504346" w14:textId="77777777" w:rsidR="00322177" w:rsidRDefault="00322177" w:rsidP="00322177">
      <w:pPr>
        <w:ind w:left="2880"/>
        <w:jc w:val="both"/>
        <w:rPr>
          <w:rStyle w:val="ui-provider"/>
          <w:rFonts w:asciiTheme="minorHAnsi" w:hAnsiTheme="minorHAnsi" w:cstheme="minorHAnsi"/>
          <w:b/>
          <w:bCs/>
          <w:sz w:val="22"/>
          <w:szCs w:val="22"/>
        </w:rPr>
      </w:pPr>
    </w:p>
    <w:p w14:paraId="367FE785" w14:textId="02032287" w:rsidR="0015396E" w:rsidRPr="00FC44AB" w:rsidRDefault="0015396E" w:rsidP="00322177">
      <w:pPr>
        <w:ind w:left="2880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FC44A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Figure 1. </w:t>
      </w:r>
      <w:r w:rsidR="002104BC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Fixed polling </w:t>
      </w:r>
      <w:r w:rsidRPr="00FC44A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after certain number of SNs</w:t>
      </w:r>
      <w:r w:rsidRPr="00FC44A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7C833456" w14:textId="77777777" w:rsidR="0015396E" w:rsidRDefault="0015396E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3EA84F4" w14:textId="77777777" w:rsidR="003C1F61" w:rsidRDefault="003C1F61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DB11037" w14:textId="4F7392F0" w:rsidR="00532479" w:rsidRPr="00DE00F8" w:rsidRDefault="003C1F61" w:rsidP="00697028">
      <w:pPr>
        <w:jc w:val="both"/>
        <w:rPr>
          <w:rFonts w:asciiTheme="minorHAnsi" w:hAnsiTheme="minorHAnsi" w:cstheme="minorHAnsi"/>
          <w:sz w:val="22"/>
          <w:szCs w:val="22"/>
        </w:rPr>
      </w:pPr>
      <w:r w:rsidRPr="00627AC2">
        <w:rPr>
          <w:rFonts w:asciiTheme="minorHAnsi" w:hAnsiTheme="minorHAnsi" w:cstheme="minorHAnsi"/>
          <w:sz w:val="22"/>
          <w:szCs w:val="22"/>
        </w:rPr>
        <w:t>The fixed SN is always known to both the transmitter and the receiver. Due to this, the receiver can proactively send a status report if it receives any PDU with a higher sequence number than the fixed polling SN</w:t>
      </w:r>
      <w:r w:rsidR="00E1049A" w:rsidRPr="00627AC2">
        <w:rPr>
          <w:rFonts w:asciiTheme="minorHAnsi" w:hAnsiTheme="minorHAnsi" w:cstheme="minorHAnsi"/>
          <w:sz w:val="22"/>
          <w:szCs w:val="22"/>
        </w:rPr>
        <w:t>.</w:t>
      </w:r>
      <w:r w:rsidR="002256A0" w:rsidRPr="00627AC2">
        <w:rPr>
          <w:rFonts w:asciiTheme="minorHAnsi" w:hAnsiTheme="minorHAnsi" w:cstheme="minorHAnsi"/>
          <w:sz w:val="22"/>
          <w:szCs w:val="22"/>
        </w:rPr>
        <w:t xml:space="preserve"> This allows recovery of the error and advancing the window more quickly</w:t>
      </w:r>
      <w:r w:rsidRPr="00627AC2">
        <w:rPr>
          <w:rFonts w:asciiTheme="minorHAnsi" w:hAnsiTheme="minorHAnsi" w:cstheme="minorHAnsi"/>
          <w:sz w:val="22"/>
          <w:szCs w:val="22"/>
        </w:rPr>
        <w:t>.</w:t>
      </w:r>
      <w:r w:rsidR="00C737F1">
        <w:rPr>
          <w:rFonts w:asciiTheme="minorHAnsi" w:hAnsiTheme="minorHAnsi" w:cstheme="minorHAnsi"/>
          <w:sz w:val="22"/>
          <w:szCs w:val="22"/>
        </w:rPr>
        <w:t xml:space="preserve"> T</w:t>
      </w:r>
      <w:r w:rsidRPr="00627AC2">
        <w:rPr>
          <w:rFonts w:asciiTheme="minorHAnsi" w:hAnsiTheme="minorHAnsi" w:cstheme="minorHAnsi"/>
          <w:sz w:val="22"/>
          <w:szCs w:val="22"/>
        </w:rPr>
        <w:t>his is particularly useful in case the PDU containing a poll bit is received out of order or has been lost on the radio link an</w:t>
      </w:r>
      <w:r w:rsidR="00EF2C60" w:rsidRPr="00627AC2">
        <w:rPr>
          <w:rFonts w:asciiTheme="minorHAnsi" w:hAnsiTheme="minorHAnsi" w:cstheme="minorHAnsi"/>
          <w:sz w:val="22"/>
          <w:szCs w:val="22"/>
        </w:rPr>
        <w:t>d</w:t>
      </w:r>
      <w:r w:rsidRPr="00627AC2">
        <w:rPr>
          <w:rFonts w:asciiTheme="minorHAnsi" w:hAnsiTheme="minorHAnsi" w:cstheme="minorHAnsi"/>
          <w:sz w:val="22"/>
          <w:szCs w:val="22"/>
        </w:rPr>
        <w:t xml:space="preserve"> needs to be retransmitted. </w:t>
      </w:r>
      <w:r w:rsidR="001F10BF">
        <w:rPr>
          <w:rFonts w:asciiTheme="minorHAnsi" w:hAnsiTheme="minorHAnsi" w:cstheme="minorHAnsi"/>
          <w:sz w:val="22"/>
          <w:szCs w:val="22"/>
        </w:rPr>
        <w:t xml:space="preserve">The </w:t>
      </w:r>
      <w:r w:rsidRPr="00627AC2">
        <w:rPr>
          <w:rFonts w:asciiTheme="minorHAnsi" w:hAnsiTheme="minorHAnsi" w:cstheme="minorHAnsi"/>
          <w:sz w:val="22"/>
          <w:szCs w:val="22"/>
        </w:rPr>
        <w:t xml:space="preserve">receiver </w:t>
      </w:r>
      <w:r w:rsidR="001F10BF">
        <w:rPr>
          <w:rFonts w:asciiTheme="minorHAnsi" w:hAnsiTheme="minorHAnsi" w:cstheme="minorHAnsi"/>
          <w:sz w:val="22"/>
          <w:szCs w:val="22"/>
        </w:rPr>
        <w:t xml:space="preserve">can </w:t>
      </w:r>
      <w:r w:rsidRPr="00627AC2">
        <w:rPr>
          <w:rFonts w:asciiTheme="minorHAnsi" w:hAnsiTheme="minorHAnsi" w:cstheme="minorHAnsi"/>
          <w:sz w:val="22"/>
          <w:szCs w:val="22"/>
        </w:rPr>
        <w:t xml:space="preserve">trigger a status report more quickly, and so any </w:t>
      </w:r>
      <w:proofErr w:type="spellStart"/>
      <w:r w:rsidRPr="00627AC2">
        <w:rPr>
          <w:rFonts w:asciiTheme="minorHAnsi" w:hAnsiTheme="minorHAnsi" w:cstheme="minorHAnsi"/>
          <w:sz w:val="22"/>
          <w:szCs w:val="22"/>
        </w:rPr>
        <w:t>NACKed</w:t>
      </w:r>
      <w:proofErr w:type="spellEnd"/>
      <w:r w:rsidRPr="00627AC2">
        <w:rPr>
          <w:rFonts w:asciiTheme="minorHAnsi" w:hAnsiTheme="minorHAnsi" w:cstheme="minorHAnsi"/>
          <w:sz w:val="22"/>
          <w:szCs w:val="22"/>
        </w:rPr>
        <w:t xml:space="preserve"> PDUs can be retransmitted more quickly, improving the overall performance as well as the processing benefit a</w:t>
      </w:r>
      <w:r w:rsidR="00EF2C60" w:rsidRPr="00627AC2">
        <w:rPr>
          <w:rFonts w:asciiTheme="minorHAnsi" w:hAnsiTheme="minorHAnsi" w:cstheme="minorHAnsi"/>
          <w:sz w:val="22"/>
          <w:szCs w:val="22"/>
        </w:rPr>
        <w:t>t</w:t>
      </w:r>
      <w:r w:rsidRPr="00627AC2">
        <w:rPr>
          <w:rFonts w:asciiTheme="minorHAnsi" w:hAnsiTheme="minorHAnsi" w:cstheme="minorHAnsi"/>
          <w:sz w:val="22"/>
          <w:szCs w:val="22"/>
        </w:rPr>
        <w:t xml:space="preserve"> the transmitter.</w:t>
      </w:r>
      <w:r w:rsidR="00005237" w:rsidRPr="00627AC2">
        <w:rPr>
          <w:rFonts w:asciiTheme="minorHAnsi" w:hAnsiTheme="minorHAnsi" w:cstheme="minorHAnsi"/>
          <w:sz w:val="22"/>
          <w:szCs w:val="22"/>
        </w:rPr>
        <w:t xml:space="preserve"> </w:t>
      </w:r>
      <w:r w:rsidR="002D51E1" w:rsidRPr="00627AC2">
        <w:rPr>
          <w:rFonts w:asciiTheme="minorHAnsi" w:hAnsiTheme="minorHAnsi" w:cstheme="minorHAnsi"/>
          <w:sz w:val="22"/>
          <w:szCs w:val="22"/>
        </w:rPr>
        <w:t>In addition, the UE</w:t>
      </w:r>
      <w:r w:rsidR="00A637A4" w:rsidRPr="00627AC2">
        <w:rPr>
          <w:rFonts w:asciiTheme="minorHAnsi" w:hAnsiTheme="minorHAnsi" w:cstheme="minorHAnsi"/>
          <w:sz w:val="22"/>
          <w:szCs w:val="22"/>
        </w:rPr>
        <w:t xml:space="preserve"> does not need </w:t>
      </w:r>
      <w:r w:rsidR="00D61F7E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to </w:t>
      </w:r>
      <w:r w:rsidR="00532479" w:rsidRPr="00627AC2">
        <w:rPr>
          <w:rFonts w:asciiTheme="minorHAnsi" w:hAnsiTheme="minorHAnsi" w:cstheme="minorHAnsi"/>
          <w:sz w:val="22"/>
          <w:szCs w:val="22"/>
          <w:lang w:eastAsia="zh-CN"/>
        </w:rPr>
        <w:t>delay triggering of status report until certain condition</w:t>
      </w:r>
      <w:r w:rsidR="00BF4089" w:rsidRPr="00627AC2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532479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627AC2">
        <w:rPr>
          <w:rFonts w:asciiTheme="minorHAnsi" w:hAnsiTheme="minorHAnsi" w:cstheme="minorHAnsi"/>
          <w:sz w:val="22"/>
          <w:szCs w:val="22"/>
          <w:lang w:eastAsia="zh-CN"/>
        </w:rPr>
        <w:t>are</w:t>
      </w:r>
      <w:r w:rsidR="00532479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627AC2">
        <w:rPr>
          <w:rFonts w:asciiTheme="minorHAnsi" w:hAnsiTheme="minorHAnsi" w:cstheme="minorHAnsi"/>
          <w:sz w:val="22"/>
          <w:szCs w:val="22"/>
          <w:lang w:eastAsia="zh-CN"/>
        </w:rPr>
        <w:t>met</w:t>
      </w:r>
      <w:r w:rsidR="00AD7E8D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="00A23E11" w:rsidRPr="00627AC2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="009D0C0E" w:rsidRPr="00627AC2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A23E11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e., </w:t>
      </w:r>
      <w:r w:rsidR="00AD7E8D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the UE will send </w:t>
      </w:r>
      <w:r w:rsidR="00C4751E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the status report </w:t>
      </w:r>
      <w:r w:rsidR="00532479" w:rsidRPr="00627AC2">
        <w:rPr>
          <w:rFonts w:asciiTheme="minorHAnsi" w:hAnsiTheme="minorHAnsi" w:cstheme="minorHAnsi"/>
          <w:sz w:val="22"/>
          <w:szCs w:val="22"/>
          <w:lang w:eastAsia="zh-CN"/>
        </w:rPr>
        <w:t xml:space="preserve">immediately </w:t>
      </w:r>
      <w:r w:rsidR="00804145" w:rsidRPr="00627AC2">
        <w:rPr>
          <w:rStyle w:val="ui-provider"/>
          <w:rFonts w:asciiTheme="minorHAnsi" w:hAnsiTheme="minorHAnsi" w:cstheme="minorHAnsi"/>
          <w:sz w:val="22"/>
          <w:szCs w:val="22"/>
        </w:rPr>
        <w:t>after certain number of SNs.</w:t>
      </w:r>
      <w:r w:rsidR="009945A2" w:rsidRPr="00627AC2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9945A2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If </w:t>
      </w:r>
      <w:r w:rsidR="00650CEF" w:rsidRPr="00DE00F8">
        <w:rPr>
          <w:rStyle w:val="ui-provider"/>
          <w:rFonts w:asciiTheme="minorHAnsi" w:hAnsiTheme="minorHAnsi" w:cstheme="minorHAnsi"/>
          <w:sz w:val="22"/>
          <w:szCs w:val="22"/>
        </w:rPr>
        <w:t>some</w:t>
      </w:r>
      <w:r w:rsidR="00FF44A8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PDUs are still processing</w:t>
      </w:r>
      <w:r w:rsidR="00D13545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(i.e.,</w:t>
      </w:r>
      <w:r w:rsidR="00D13545" w:rsidRPr="00DE00F8">
        <w:rPr>
          <w:rFonts w:asciiTheme="minorHAnsi" w:hAnsiTheme="minorHAnsi" w:cstheme="minorHAnsi"/>
          <w:i/>
          <w:sz w:val="22"/>
          <w:szCs w:val="22"/>
        </w:rPr>
        <w:t xml:space="preserve"> t-Reassembly</w:t>
      </w:r>
      <w:r w:rsidR="00D13545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is running)</w:t>
      </w:r>
      <w:r w:rsidR="007A2676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, the receiver can still send </w:t>
      </w:r>
      <w:r w:rsidR="008D46B8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their status as NACK and </w:t>
      </w:r>
      <w:r w:rsidR="00F107AD" w:rsidRPr="00DE00F8">
        <w:rPr>
          <w:rStyle w:val="ui-provider"/>
          <w:rFonts w:asciiTheme="minorHAnsi" w:hAnsiTheme="minorHAnsi" w:cstheme="minorHAnsi"/>
          <w:sz w:val="22"/>
          <w:szCs w:val="22"/>
        </w:rPr>
        <w:t>the transmitter may retransmit them</w:t>
      </w:r>
      <w:r w:rsidR="00C06F9E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(i.e.</w:t>
      </w:r>
      <w:r w:rsidR="00F107AD" w:rsidRPr="00DE00F8">
        <w:rPr>
          <w:rStyle w:val="ui-provider"/>
          <w:rFonts w:asciiTheme="minorHAnsi" w:hAnsiTheme="minorHAnsi" w:cstheme="minorHAnsi"/>
          <w:sz w:val="22"/>
          <w:szCs w:val="22"/>
        </w:rPr>
        <w:t>, selective retransmissions</w:t>
      </w:r>
      <w:r w:rsidR="00C06F9E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) which is better than </w:t>
      </w:r>
      <w:r w:rsidR="00C954C2" w:rsidRPr="00DE00F8">
        <w:rPr>
          <w:rStyle w:val="ui-provider"/>
          <w:rFonts w:asciiTheme="minorHAnsi" w:hAnsiTheme="minorHAnsi" w:cstheme="minorHAnsi"/>
          <w:sz w:val="22"/>
          <w:szCs w:val="22"/>
        </w:rPr>
        <w:t>autonomously</w:t>
      </w:r>
      <w:r w:rsidR="00E06392" w:rsidRPr="00DE00F8">
        <w:rPr>
          <w:rStyle w:val="ui-provider"/>
          <w:rFonts w:asciiTheme="minorHAnsi" w:hAnsiTheme="minorHAnsi" w:cstheme="minorHAnsi"/>
          <w:sz w:val="22"/>
          <w:szCs w:val="22"/>
        </w:rPr>
        <w:t>/blindly</w:t>
      </w:r>
      <w:r w:rsidR="00C954C2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retransmitting </w:t>
      </w:r>
      <w:r w:rsidR="004E4BAC" w:rsidRPr="00DE00F8">
        <w:rPr>
          <w:rStyle w:val="ui-provider"/>
          <w:rFonts w:asciiTheme="minorHAnsi" w:hAnsiTheme="minorHAnsi" w:cstheme="minorHAnsi"/>
          <w:sz w:val="22"/>
          <w:szCs w:val="22"/>
        </w:rPr>
        <w:t>all PDUs</w:t>
      </w:r>
      <w:r w:rsidR="00D7658D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3820B8" w:rsidRPr="00DE00F8">
        <w:rPr>
          <w:rStyle w:val="ui-provider"/>
          <w:rFonts w:asciiTheme="minorHAnsi" w:hAnsiTheme="minorHAnsi" w:cstheme="minorHAnsi"/>
          <w:sz w:val="22"/>
          <w:szCs w:val="22"/>
        </w:rPr>
        <w:t>in terms</w:t>
      </w:r>
      <w:r w:rsidR="00D7658D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3820B8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of </w:t>
      </w:r>
      <w:r w:rsidR="00E61615" w:rsidRPr="00DE00F8">
        <w:rPr>
          <w:rStyle w:val="ui-provider"/>
          <w:rFonts w:asciiTheme="minorHAnsi" w:hAnsiTheme="minorHAnsi" w:cstheme="minorHAnsi"/>
          <w:sz w:val="22"/>
          <w:szCs w:val="22"/>
        </w:rPr>
        <w:t>im</w:t>
      </w:r>
      <w:r w:rsidR="00EE610B" w:rsidRPr="00DE00F8">
        <w:rPr>
          <w:rStyle w:val="ui-provider"/>
          <w:rFonts w:asciiTheme="minorHAnsi" w:hAnsiTheme="minorHAnsi" w:cstheme="minorHAnsi"/>
          <w:sz w:val="22"/>
          <w:szCs w:val="22"/>
        </w:rPr>
        <w:t>pacting t</w:t>
      </w:r>
      <w:r w:rsidR="00FD327A" w:rsidRPr="00DE00F8">
        <w:rPr>
          <w:rStyle w:val="ui-provider"/>
          <w:rFonts w:asciiTheme="minorHAnsi" w:hAnsiTheme="minorHAnsi" w:cstheme="minorHAnsi"/>
          <w:sz w:val="22"/>
          <w:szCs w:val="22"/>
        </w:rPr>
        <w:t>he network</w:t>
      </w:r>
      <w:r w:rsidR="00EE610B" w:rsidRPr="00DE00F8">
        <w:rPr>
          <w:rStyle w:val="ui-provider"/>
          <w:rFonts w:asciiTheme="minorHAnsi" w:hAnsiTheme="minorHAnsi" w:cstheme="minorHAnsi"/>
          <w:sz w:val="22"/>
          <w:szCs w:val="22"/>
        </w:rPr>
        <w:t xml:space="preserve"> capacity</w:t>
      </w:r>
      <w:r w:rsidR="003820B8" w:rsidRPr="00DE00F8">
        <w:rPr>
          <w:rStyle w:val="ui-provider"/>
          <w:rFonts w:asciiTheme="minorHAnsi" w:hAnsiTheme="minorHAnsi" w:cstheme="minorHAnsi"/>
          <w:sz w:val="22"/>
          <w:szCs w:val="22"/>
        </w:rPr>
        <w:t>.</w:t>
      </w:r>
      <w:r w:rsidR="00D36ABE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</w:p>
    <w:p w14:paraId="609E80C9" w14:textId="77777777" w:rsidR="00532479" w:rsidRDefault="00532479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3FE5C3" w14:textId="2A018B30" w:rsidR="00856DF0" w:rsidRPr="00A24B6B" w:rsidRDefault="00856DF0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sz w:val="24"/>
        </w:rPr>
      </w:pPr>
      <w:r w:rsidRPr="00A24B6B">
        <w:rPr>
          <w:rFonts w:asciiTheme="minorHAnsi" w:hAnsiTheme="minorHAnsi" w:cstheme="minorHAnsi"/>
          <w:sz w:val="24"/>
        </w:rPr>
        <w:t xml:space="preserve">Autonomous retransmission (i.e., </w:t>
      </w:r>
      <w:r w:rsidR="00A2095F">
        <w:rPr>
          <w:rFonts w:asciiTheme="minorHAnsi" w:hAnsiTheme="minorHAnsi" w:cstheme="minorHAnsi"/>
          <w:sz w:val="24"/>
        </w:rPr>
        <w:t xml:space="preserve">Tx initiated </w:t>
      </w:r>
      <w:r w:rsidRPr="00A24B6B">
        <w:rPr>
          <w:rFonts w:asciiTheme="minorHAnsi" w:hAnsiTheme="minorHAnsi" w:cstheme="minorHAnsi"/>
          <w:sz w:val="24"/>
        </w:rPr>
        <w:t xml:space="preserve">without </w:t>
      </w:r>
      <w:r w:rsidR="009E24CD">
        <w:rPr>
          <w:rFonts w:asciiTheme="minorHAnsi" w:hAnsiTheme="minorHAnsi" w:cstheme="minorHAnsi"/>
          <w:sz w:val="24"/>
        </w:rPr>
        <w:t xml:space="preserve">waiting </w:t>
      </w:r>
      <w:r w:rsidR="00A2095F">
        <w:rPr>
          <w:rFonts w:asciiTheme="minorHAnsi" w:hAnsiTheme="minorHAnsi" w:cstheme="minorHAnsi"/>
          <w:sz w:val="24"/>
        </w:rPr>
        <w:t>Rx</w:t>
      </w:r>
      <w:r w:rsidR="00C0308D">
        <w:rPr>
          <w:rFonts w:asciiTheme="minorHAnsi" w:hAnsiTheme="minorHAnsi" w:cstheme="minorHAnsi"/>
          <w:sz w:val="24"/>
        </w:rPr>
        <w:t xml:space="preserve"> </w:t>
      </w:r>
      <w:r w:rsidRPr="00A24B6B">
        <w:rPr>
          <w:rFonts w:asciiTheme="minorHAnsi" w:hAnsiTheme="minorHAnsi" w:cstheme="minorHAnsi"/>
          <w:sz w:val="24"/>
        </w:rPr>
        <w:t>status report):</w:t>
      </w:r>
    </w:p>
    <w:p w14:paraId="05AC5EE2" w14:textId="1002FF61" w:rsidR="00005152" w:rsidRDefault="00856DF0" w:rsidP="00112B7D">
      <w:pPr>
        <w:jc w:val="both"/>
        <w:rPr>
          <w:rFonts w:asciiTheme="minorHAnsi" w:hAnsiTheme="minorHAnsi" w:cstheme="minorHAnsi"/>
          <w:sz w:val="22"/>
          <w:szCs w:val="22"/>
        </w:rPr>
      </w:pPr>
      <w:r w:rsidRPr="00A24B6B">
        <w:rPr>
          <w:rFonts w:asciiTheme="minorHAnsi" w:hAnsiTheme="minorHAnsi" w:cstheme="minorHAnsi"/>
          <w:sz w:val="22"/>
          <w:szCs w:val="22"/>
        </w:rPr>
        <w:t xml:space="preserve">Another method is </w:t>
      </w:r>
      <w:r w:rsidR="000E7A96" w:rsidRPr="00A24B6B">
        <w:rPr>
          <w:rFonts w:asciiTheme="minorHAnsi" w:hAnsiTheme="minorHAnsi" w:cstheme="minorHAnsi"/>
          <w:sz w:val="22"/>
          <w:szCs w:val="22"/>
        </w:rPr>
        <w:t xml:space="preserve">the autonomous retransmission (i.e., without </w:t>
      </w:r>
      <w:r w:rsidR="00F37194" w:rsidRPr="00A24B6B">
        <w:rPr>
          <w:rFonts w:asciiTheme="minorHAnsi" w:hAnsiTheme="minorHAnsi" w:cstheme="minorHAnsi"/>
          <w:sz w:val="22"/>
          <w:szCs w:val="22"/>
        </w:rPr>
        <w:t xml:space="preserve">waiting </w:t>
      </w:r>
      <w:r w:rsidR="000E7A96" w:rsidRPr="00A24B6B">
        <w:rPr>
          <w:rFonts w:asciiTheme="minorHAnsi" w:hAnsiTheme="minorHAnsi" w:cstheme="minorHAnsi"/>
          <w:sz w:val="22"/>
          <w:szCs w:val="22"/>
        </w:rPr>
        <w:t>status report) of PDUs based on some triggers (existing or new triggers can be considered).</w:t>
      </w:r>
      <w:r w:rsidR="006C05D8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2B612E" w:rsidRPr="00A24B6B">
        <w:rPr>
          <w:rFonts w:asciiTheme="minorHAnsi" w:hAnsiTheme="minorHAnsi" w:cstheme="minorHAnsi"/>
          <w:sz w:val="22"/>
          <w:szCs w:val="22"/>
        </w:rPr>
        <w:t>The triggers</w:t>
      </w:r>
      <w:r w:rsidR="00CF4423">
        <w:rPr>
          <w:rFonts w:asciiTheme="minorHAnsi" w:hAnsiTheme="minorHAnsi" w:cstheme="minorHAnsi"/>
          <w:sz w:val="22"/>
          <w:szCs w:val="22"/>
        </w:rPr>
        <w:t>/conditions</w:t>
      </w:r>
      <w:r w:rsidR="002B612E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58559B">
        <w:rPr>
          <w:rFonts w:asciiTheme="minorHAnsi" w:hAnsiTheme="minorHAnsi" w:cstheme="minorHAnsi"/>
          <w:sz w:val="22"/>
          <w:szCs w:val="22"/>
        </w:rPr>
        <w:t xml:space="preserve">for </w:t>
      </w:r>
      <w:r w:rsidR="0058559B" w:rsidRPr="00A24B6B">
        <w:rPr>
          <w:rFonts w:asciiTheme="minorHAnsi" w:hAnsiTheme="minorHAnsi" w:cstheme="minorHAnsi"/>
          <w:sz w:val="22"/>
          <w:szCs w:val="22"/>
        </w:rPr>
        <w:t xml:space="preserve">the autonomous retransmission </w:t>
      </w:r>
      <w:r w:rsidR="002B612E" w:rsidRPr="00A24B6B">
        <w:rPr>
          <w:rFonts w:asciiTheme="minorHAnsi" w:hAnsiTheme="minorHAnsi" w:cstheme="minorHAnsi"/>
          <w:sz w:val="22"/>
          <w:szCs w:val="22"/>
        </w:rPr>
        <w:t>can be</w:t>
      </w:r>
      <w:r w:rsidR="00413503">
        <w:rPr>
          <w:rFonts w:asciiTheme="minorHAnsi" w:hAnsiTheme="minorHAnsi" w:cstheme="minorHAnsi"/>
          <w:sz w:val="22"/>
          <w:szCs w:val="22"/>
        </w:rPr>
        <w:t>, for example</w:t>
      </w:r>
      <w:r w:rsidR="00005152">
        <w:rPr>
          <w:rFonts w:asciiTheme="minorHAnsi" w:hAnsiTheme="minorHAnsi" w:cstheme="minorHAnsi"/>
          <w:sz w:val="22"/>
          <w:szCs w:val="22"/>
        </w:rPr>
        <w:t>:</w:t>
      </w:r>
    </w:p>
    <w:p w14:paraId="5166940B" w14:textId="4DBF3D5E" w:rsidR="00577802" w:rsidRPr="002E4C2D" w:rsidRDefault="00CE516D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hAnsiTheme="minorHAnsi" w:cstheme="minorHAnsi"/>
          <w:sz w:val="22"/>
          <w:szCs w:val="22"/>
        </w:rPr>
        <w:t xml:space="preserve">For blind </w:t>
      </w:r>
      <w:r w:rsidR="003243F5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3243F5">
        <w:rPr>
          <w:rFonts w:asciiTheme="minorHAnsi" w:hAnsiTheme="minorHAnsi" w:cstheme="minorHAnsi"/>
          <w:sz w:val="22"/>
          <w:szCs w:val="22"/>
        </w:rPr>
        <w:t>, triggered w</w:t>
      </w:r>
      <w:r w:rsidR="00413503" w:rsidRPr="002E4C2D">
        <w:rPr>
          <w:rFonts w:asciiTheme="minorHAnsi" w:hAnsiTheme="minorHAnsi" w:cstheme="minorHAnsi"/>
          <w:sz w:val="22"/>
          <w:szCs w:val="22"/>
        </w:rPr>
        <w:t xml:space="preserve">hen the remaining time of </w:t>
      </w:r>
      <w:r w:rsidR="00C44A6C">
        <w:rPr>
          <w:rFonts w:asciiTheme="minorHAnsi" w:hAnsiTheme="minorHAnsi" w:cstheme="minorHAnsi"/>
          <w:sz w:val="22"/>
          <w:szCs w:val="22"/>
        </w:rPr>
        <w:t>high importance PDU</w:t>
      </w:r>
      <w:r w:rsidR="0058559B" w:rsidRPr="002E4C2D">
        <w:rPr>
          <w:rFonts w:asciiTheme="minorHAnsi" w:hAnsiTheme="minorHAnsi" w:cstheme="minorHAnsi"/>
          <w:sz w:val="22"/>
          <w:szCs w:val="22"/>
        </w:rPr>
        <w:t xml:space="preserve"> </w:t>
      </w:r>
      <w:r w:rsidR="00B031A3" w:rsidRPr="002E4C2D">
        <w:rPr>
          <w:rFonts w:asciiTheme="minorHAnsi" w:hAnsiTheme="minorHAnsi" w:cstheme="minorHAnsi"/>
          <w:sz w:val="22"/>
          <w:szCs w:val="22"/>
        </w:rPr>
        <w:t xml:space="preserve">is too short (i.e., below predefined threshold). </w:t>
      </w:r>
    </w:p>
    <w:p w14:paraId="6D83249C" w14:textId="0E476FA7" w:rsidR="00736597" w:rsidRPr="00736597" w:rsidRDefault="00322C07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For </w:t>
      </w:r>
      <w:r w:rsidR="00C9139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selective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>
        <w:rPr>
          <w:rFonts w:asciiTheme="minorHAnsi" w:hAnsiTheme="minorHAnsi" w:cstheme="minorHAnsi"/>
          <w:sz w:val="22"/>
          <w:szCs w:val="22"/>
        </w:rPr>
        <w:t xml:space="preserve"> based on </w:t>
      </w:r>
      <w:r w:rsidR="00D40598">
        <w:rPr>
          <w:rFonts w:asciiTheme="minorHAnsi" w:hAnsiTheme="minorHAnsi" w:cstheme="minorHAnsi"/>
          <w:sz w:val="22"/>
          <w:szCs w:val="22"/>
        </w:rPr>
        <w:t>HARQ failure</w:t>
      </w:r>
      <w:r w:rsidR="00A86EF4">
        <w:rPr>
          <w:rFonts w:asciiTheme="minorHAnsi" w:hAnsiTheme="minorHAnsi" w:cstheme="minorHAnsi"/>
          <w:sz w:val="22"/>
          <w:szCs w:val="22"/>
        </w:rPr>
        <w:t>:</w:t>
      </w:r>
      <w:r w:rsidR="00D40598">
        <w:rPr>
          <w:rFonts w:asciiTheme="minorHAnsi" w:hAnsiTheme="minorHAnsi" w:cstheme="minorHAnsi"/>
          <w:sz w:val="22"/>
          <w:szCs w:val="22"/>
        </w:rPr>
        <w:t xml:space="preserve"> </w:t>
      </w:r>
      <w:r w:rsidR="001C2886">
        <w:rPr>
          <w:rFonts w:asciiTheme="minorHAnsi" w:hAnsiTheme="minorHAnsi" w:cstheme="minorHAnsi"/>
          <w:sz w:val="22"/>
          <w:szCs w:val="22"/>
        </w:rPr>
        <w:t>S</w:t>
      </w:r>
      <w:r w:rsidR="00D40598">
        <w:rPr>
          <w:rFonts w:asciiTheme="minorHAnsi" w:hAnsiTheme="minorHAnsi" w:cstheme="minorHAnsi"/>
          <w:sz w:val="22"/>
          <w:szCs w:val="22"/>
        </w:rPr>
        <w:t xml:space="preserve">ince Tx side knows </w:t>
      </w:r>
      <w:r w:rsidR="00B52E2B">
        <w:rPr>
          <w:rFonts w:asciiTheme="minorHAnsi" w:hAnsiTheme="minorHAnsi" w:cstheme="minorHAnsi"/>
          <w:sz w:val="22"/>
          <w:szCs w:val="22"/>
        </w:rPr>
        <w:t xml:space="preserve">the status of HARQ procedure </w:t>
      </w:r>
      <w:r w:rsidR="00860BCA">
        <w:rPr>
          <w:rFonts w:asciiTheme="minorHAnsi" w:hAnsiTheme="minorHAnsi" w:cstheme="minorHAnsi"/>
          <w:sz w:val="22"/>
          <w:szCs w:val="22"/>
        </w:rPr>
        <w:t xml:space="preserve">(e.g., reaching max HARQ </w:t>
      </w:r>
      <w:proofErr w:type="spellStart"/>
      <w:r w:rsidR="00860BCA">
        <w:rPr>
          <w:rFonts w:asciiTheme="minorHAnsi" w:hAnsiTheme="minorHAnsi" w:cstheme="minorHAnsi"/>
          <w:sz w:val="22"/>
          <w:szCs w:val="22"/>
        </w:rPr>
        <w:t>Retx</w:t>
      </w:r>
      <w:proofErr w:type="spellEnd"/>
      <w:r w:rsidR="00860BCA">
        <w:rPr>
          <w:rFonts w:asciiTheme="minorHAnsi" w:hAnsiTheme="minorHAnsi" w:cstheme="minorHAnsi"/>
          <w:sz w:val="22"/>
          <w:szCs w:val="22"/>
        </w:rPr>
        <w:t>)</w:t>
      </w:r>
      <w:r w:rsidR="00965C98">
        <w:rPr>
          <w:rFonts w:asciiTheme="minorHAnsi" w:hAnsiTheme="minorHAnsi" w:cstheme="minorHAnsi"/>
          <w:sz w:val="22"/>
          <w:szCs w:val="22"/>
        </w:rPr>
        <w:t xml:space="preserve">, it can </w:t>
      </w:r>
      <w:r w:rsidR="00AA5BA1">
        <w:rPr>
          <w:rFonts w:asciiTheme="minorHAnsi" w:hAnsiTheme="minorHAnsi" w:cstheme="minorHAnsi"/>
          <w:sz w:val="22"/>
          <w:szCs w:val="22"/>
        </w:rPr>
        <w:t>selec</w:t>
      </w:r>
      <w:r w:rsidR="00BA7771">
        <w:rPr>
          <w:rFonts w:asciiTheme="minorHAnsi" w:hAnsiTheme="minorHAnsi" w:cstheme="minorHAnsi"/>
          <w:sz w:val="22"/>
          <w:szCs w:val="22"/>
        </w:rPr>
        <w:t xml:space="preserve">tively do </w:t>
      </w:r>
      <w:r w:rsidR="00BA7771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0223B9">
        <w:rPr>
          <w:rFonts w:asciiTheme="minorHAnsi" w:hAnsiTheme="minorHAnsi" w:cstheme="minorHAnsi"/>
          <w:sz w:val="22"/>
          <w:szCs w:val="22"/>
        </w:rPr>
        <w:t>s</w:t>
      </w:r>
      <w:r w:rsidR="001C2886">
        <w:rPr>
          <w:rFonts w:asciiTheme="minorHAnsi" w:hAnsiTheme="minorHAnsi" w:cstheme="minorHAnsi"/>
          <w:sz w:val="22"/>
          <w:szCs w:val="22"/>
        </w:rPr>
        <w:t xml:space="preserve">. But it has been argued that </w:t>
      </w:r>
      <w:r w:rsidR="00150DA8">
        <w:rPr>
          <w:rFonts w:asciiTheme="minorHAnsi" w:hAnsiTheme="minorHAnsi" w:cstheme="minorHAnsi"/>
          <w:sz w:val="22"/>
          <w:szCs w:val="22"/>
        </w:rPr>
        <w:t>for UL data transmission</w:t>
      </w:r>
      <w:r w:rsidR="00652FA5">
        <w:rPr>
          <w:rFonts w:asciiTheme="minorHAnsi" w:hAnsiTheme="minorHAnsi" w:cstheme="minorHAnsi"/>
          <w:sz w:val="22"/>
          <w:szCs w:val="22"/>
        </w:rPr>
        <w:t xml:space="preserve">s there is no explicit HARQ </w:t>
      </w:r>
      <w:r w:rsidR="00014006">
        <w:rPr>
          <w:rFonts w:asciiTheme="minorHAnsi" w:hAnsiTheme="minorHAnsi" w:cstheme="minorHAnsi"/>
          <w:sz w:val="22"/>
          <w:szCs w:val="22"/>
        </w:rPr>
        <w:t>A</w:t>
      </w:r>
      <w:r w:rsidR="007F3A90">
        <w:rPr>
          <w:rFonts w:asciiTheme="minorHAnsi" w:hAnsiTheme="minorHAnsi" w:cstheme="minorHAnsi"/>
          <w:sz w:val="22"/>
          <w:szCs w:val="22"/>
        </w:rPr>
        <w:t xml:space="preserve">CK/NACK </w:t>
      </w:r>
      <w:r w:rsidR="00652FA5">
        <w:rPr>
          <w:rFonts w:asciiTheme="minorHAnsi" w:hAnsiTheme="minorHAnsi" w:cstheme="minorHAnsi"/>
          <w:sz w:val="22"/>
          <w:szCs w:val="22"/>
        </w:rPr>
        <w:t>feedback</w:t>
      </w:r>
      <w:r w:rsidR="00014006">
        <w:rPr>
          <w:rFonts w:asciiTheme="minorHAnsi" w:hAnsiTheme="minorHAnsi" w:cstheme="minorHAnsi"/>
          <w:sz w:val="22"/>
          <w:szCs w:val="22"/>
        </w:rPr>
        <w:t xml:space="preserve"> </w:t>
      </w:r>
      <w:r w:rsidR="00014006">
        <w:rPr>
          <w:rFonts w:asciiTheme="minorHAnsi" w:hAnsiTheme="minorHAnsi" w:cstheme="minorHAnsi"/>
          <w:sz w:val="22"/>
          <w:szCs w:val="22"/>
        </w:rPr>
        <w:lastRenderedPageBreak/>
        <w:t xml:space="preserve">in the downlink, </w:t>
      </w:r>
      <w:r w:rsidR="00945A20">
        <w:rPr>
          <w:rFonts w:asciiTheme="minorHAnsi" w:hAnsiTheme="minorHAnsi" w:cstheme="minorHAnsi"/>
          <w:sz w:val="22"/>
          <w:szCs w:val="22"/>
        </w:rPr>
        <w:t xml:space="preserve">and </w:t>
      </w:r>
      <w:r w:rsidR="000223B9">
        <w:rPr>
          <w:rFonts w:asciiTheme="minorHAnsi" w:hAnsiTheme="minorHAnsi" w:cstheme="minorHAnsi"/>
          <w:sz w:val="22"/>
          <w:szCs w:val="22"/>
        </w:rPr>
        <w:t>it takes time</w:t>
      </w:r>
      <w:r w:rsidR="00FC7C3D">
        <w:rPr>
          <w:rFonts w:asciiTheme="minorHAnsi" w:hAnsiTheme="minorHAnsi" w:cstheme="minorHAnsi"/>
          <w:sz w:val="22"/>
          <w:szCs w:val="22"/>
        </w:rPr>
        <w:t xml:space="preserve"> at the</w:t>
      </w:r>
      <w:r w:rsidR="000223B9">
        <w:rPr>
          <w:rFonts w:asciiTheme="minorHAnsi" w:hAnsiTheme="minorHAnsi" w:cstheme="minorHAnsi"/>
          <w:sz w:val="22"/>
          <w:szCs w:val="22"/>
        </w:rPr>
        <w:t xml:space="preserve"> Tx side to know </w:t>
      </w:r>
      <w:r w:rsidR="00945A20">
        <w:rPr>
          <w:rFonts w:asciiTheme="minorHAnsi" w:hAnsiTheme="minorHAnsi" w:cstheme="minorHAnsi"/>
          <w:sz w:val="22"/>
          <w:szCs w:val="22"/>
        </w:rPr>
        <w:t>whether there was a failure (i.e., when NDI toggles</w:t>
      </w:r>
      <w:r w:rsidR="006F543A">
        <w:rPr>
          <w:rFonts w:asciiTheme="minorHAnsi" w:hAnsiTheme="minorHAnsi" w:cstheme="minorHAnsi"/>
          <w:sz w:val="22"/>
          <w:szCs w:val="22"/>
        </w:rPr>
        <w:t xml:space="preserve"> for the corresponding HARQ process number</w:t>
      </w:r>
      <w:r w:rsidR="00945A20">
        <w:rPr>
          <w:rFonts w:asciiTheme="minorHAnsi" w:hAnsiTheme="minorHAnsi" w:cstheme="minorHAnsi"/>
          <w:sz w:val="22"/>
          <w:szCs w:val="22"/>
        </w:rPr>
        <w:t>)</w:t>
      </w:r>
      <w:r w:rsidR="00CB3D69">
        <w:rPr>
          <w:rFonts w:asciiTheme="minorHAnsi" w:hAnsiTheme="minorHAnsi" w:cstheme="minorHAnsi"/>
          <w:sz w:val="22"/>
          <w:szCs w:val="22"/>
        </w:rPr>
        <w:t xml:space="preserve">. </w:t>
      </w:r>
      <w:r w:rsidR="00635B34">
        <w:rPr>
          <w:rFonts w:asciiTheme="minorHAnsi" w:hAnsiTheme="minorHAnsi" w:cstheme="minorHAnsi"/>
          <w:sz w:val="22"/>
          <w:szCs w:val="22"/>
        </w:rPr>
        <w:t xml:space="preserve">Moreover, </w:t>
      </w:r>
      <w:r w:rsidR="00037039">
        <w:rPr>
          <w:rFonts w:asciiTheme="minorHAnsi" w:hAnsiTheme="minorHAnsi" w:cstheme="minorHAnsi"/>
          <w:sz w:val="22"/>
          <w:szCs w:val="22"/>
        </w:rPr>
        <w:t>i</w:t>
      </w:r>
      <w:r w:rsidR="00736597">
        <w:rPr>
          <w:rFonts w:asciiTheme="minorHAnsi" w:hAnsiTheme="minorHAnsi" w:cstheme="minorHAnsi"/>
          <w:sz w:val="22"/>
          <w:szCs w:val="22"/>
        </w:rPr>
        <w:t xml:space="preserve">t is unlikely </w:t>
      </w:r>
      <w:r w:rsidR="004A1C77">
        <w:rPr>
          <w:rFonts w:asciiTheme="minorHAnsi" w:hAnsiTheme="minorHAnsi" w:cstheme="minorHAnsi"/>
          <w:sz w:val="22"/>
          <w:szCs w:val="22"/>
        </w:rPr>
        <w:t xml:space="preserve">RAN1 </w:t>
      </w:r>
      <w:r w:rsidR="006B44B7">
        <w:rPr>
          <w:rFonts w:asciiTheme="minorHAnsi" w:hAnsiTheme="minorHAnsi" w:cstheme="minorHAnsi"/>
          <w:sz w:val="22"/>
          <w:szCs w:val="22"/>
        </w:rPr>
        <w:t xml:space="preserve">will </w:t>
      </w:r>
      <w:r w:rsidR="00736597">
        <w:rPr>
          <w:rFonts w:asciiTheme="minorHAnsi" w:hAnsiTheme="minorHAnsi" w:cstheme="minorHAnsi"/>
          <w:sz w:val="22"/>
          <w:szCs w:val="22"/>
        </w:rPr>
        <w:t>define new explicit HARQ ACK/NACK feedback in the downlink</w:t>
      </w:r>
      <w:r w:rsidR="00D647A9">
        <w:rPr>
          <w:rFonts w:asciiTheme="minorHAnsi" w:hAnsiTheme="minorHAnsi" w:cstheme="minorHAnsi"/>
          <w:sz w:val="22"/>
          <w:szCs w:val="22"/>
        </w:rPr>
        <w:t xml:space="preserve"> due to </w:t>
      </w:r>
      <w:r w:rsidR="00F47E88" w:rsidRPr="00F47E88">
        <w:rPr>
          <w:rFonts w:asciiTheme="minorHAnsi" w:hAnsiTheme="minorHAnsi" w:cstheme="minorHAnsi"/>
          <w:sz w:val="22"/>
          <w:szCs w:val="22"/>
        </w:rPr>
        <w:t>substantial</w:t>
      </w:r>
      <w:r w:rsidR="00F47E88">
        <w:rPr>
          <w:rFonts w:asciiTheme="minorHAnsi" w:hAnsiTheme="minorHAnsi" w:cstheme="minorHAnsi"/>
          <w:sz w:val="22"/>
          <w:szCs w:val="22"/>
        </w:rPr>
        <w:t xml:space="preserve"> </w:t>
      </w:r>
      <w:r w:rsidR="004773C1">
        <w:rPr>
          <w:rFonts w:asciiTheme="minorHAnsi" w:hAnsiTheme="minorHAnsi" w:cstheme="minorHAnsi"/>
          <w:sz w:val="22"/>
          <w:szCs w:val="22"/>
        </w:rPr>
        <w:t>signalling</w:t>
      </w:r>
      <w:r w:rsidR="005F48AB">
        <w:rPr>
          <w:rFonts w:asciiTheme="minorHAnsi" w:hAnsiTheme="minorHAnsi" w:cstheme="minorHAnsi"/>
          <w:sz w:val="22"/>
          <w:szCs w:val="22"/>
        </w:rPr>
        <w:t xml:space="preserve"> overhead </w:t>
      </w:r>
      <w:r w:rsidR="004773C1">
        <w:rPr>
          <w:rFonts w:asciiTheme="minorHAnsi" w:hAnsiTheme="minorHAnsi" w:cstheme="minorHAnsi"/>
          <w:sz w:val="22"/>
          <w:szCs w:val="22"/>
        </w:rPr>
        <w:t>in the system</w:t>
      </w:r>
      <w:r w:rsidR="00C6246F">
        <w:rPr>
          <w:rFonts w:asciiTheme="minorHAnsi" w:hAnsiTheme="minorHAnsi" w:cstheme="minorHAnsi"/>
          <w:sz w:val="22"/>
          <w:szCs w:val="22"/>
        </w:rPr>
        <w:t xml:space="preserve"> </w:t>
      </w:r>
      <w:r w:rsidR="00D43B18">
        <w:rPr>
          <w:rFonts w:asciiTheme="minorHAnsi" w:hAnsiTheme="minorHAnsi" w:cstheme="minorHAnsi"/>
          <w:sz w:val="22"/>
          <w:szCs w:val="22"/>
        </w:rPr>
        <w:t>as well as</w:t>
      </w:r>
      <w:r w:rsidR="00C6246F">
        <w:rPr>
          <w:rFonts w:asciiTheme="minorHAnsi" w:hAnsiTheme="minorHAnsi" w:cstheme="minorHAnsi"/>
          <w:sz w:val="22"/>
          <w:szCs w:val="22"/>
        </w:rPr>
        <w:t xml:space="preserve"> significant specification impact</w:t>
      </w:r>
      <w:r w:rsidR="004773C1">
        <w:rPr>
          <w:rFonts w:asciiTheme="minorHAnsi" w:hAnsiTheme="minorHAnsi" w:cstheme="minorHAnsi"/>
          <w:sz w:val="22"/>
          <w:szCs w:val="22"/>
        </w:rPr>
        <w:t>.</w:t>
      </w:r>
    </w:p>
    <w:p w14:paraId="0428D72E" w14:textId="77777777" w:rsidR="00F14C6D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66F4CB1" w14:textId="697042C6" w:rsidR="004F15CF" w:rsidRPr="00D8690E" w:rsidRDefault="00925272" w:rsidP="0006332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2CBB" w:rsidRPr="00D8690E">
        <w:rPr>
          <w:rFonts w:asciiTheme="minorHAnsi" w:hAnsiTheme="minorHAnsi" w:cstheme="minorHAnsi"/>
          <w:b/>
          <w:sz w:val="22"/>
          <w:szCs w:val="22"/>
        </w:rPr>
        <w:t>Table 1. Comparison of Options A</w:t>
      </w:r>
      <w:r w:rsidR="00F335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2CBB" w:rsidRPr="00D8690E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="00F33591">
        <w:rPr>
          <w:rFonts w:asciiTheme="minorHAnsi" w:hAnsiTheme="minorHAnsi" w:cstheme="minorHAnsi"/>
          <w:b/>
          <w:sz w:val="22"/>
          <w:szCs w:val="22"/>
        </w:rPr>
        <w:t>B</w:t>
      </w:r>
      <w:r w:rsidR="001C2CBB" w:rsidRPr="00D8690E">
        <w:rPr>
          <w:rFonts w:asciiTheme="minorHAnsi" w:hAnsiTheme="minorHAnsi" w:cstheme="minorHAnsi"/>
          <w:b/>
          <w:sz w:val="22"/>
          <w:szCs w:val="22"/>
        </w:rPr>
        <w:t xml:space="preserve"> described</w:t>
      </w:r>
      <w:r w:rsidR="00D8690E" w:rsidRPr="00D8690E">
        <w:rPr>
          <w:rFonts w:asciiTheme="minorHAnsi" w:hAnsiTheme="minorHAnsi" w:cstheme="minorHAnsi"/>
          <w:b/>
          <w:sz w:val="22"/>
          <w:szCs w:val="22"/>
        </w:rPr>
        <w:t xml:space="preserve"> above: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30"/>
        <w:gridCol w:w="3828"/>
        <w:gridCol w:w="2976"/>
      </w:tblGrid>
      <w:tr w:rsidR="001A4C6D" w14:paraId="4DD148B7" w14:textId="77777777" w:rsidTr="00887A21">
        <w:tc>
          <w:tcPr>
            <w:tcW w:w="2830" w:type="dxa"/>
          </w:tcPr>
          <w:p w14:paraId="57109B35" w14:textId="695037C3" w:rsidR="001A4C6D" w:rsidRPr="00135392" w:rsidRDefault="001A4C6D" w:rsidP="00985BD7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Options</w:t>
            </w:r>
          </w:p>
        </w:tc>
        <w:tc>
          <w:tcPr>
            <w:tcW w:w="3828" w:type="dxa"/>
          </w:tcPr>
          <w:p w14:paraId="331F154C" w14:textId="255C4390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Pros</w:t>
            </w:r>
          </w:p>
        </w:tc>
        <w:tc>
          <w:tcPr>
            <w:tcW w:w="2976" w:type="dxa"/>
          </w:tcPr>
          <w:p w14:paraId="4A80E4AB" w14:textId="48D92255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Cons</w:t>
            </w:r>
          </w:p>
        </w:tc>
      </w:tr>
      <w:tr w:rsidR="001A4C6D" w14:paraId="7BF9C931" w14:textId="77777777" w:rsidTr="00887A21">
        <w:tc>
          <w:tcPr>
            <w:tcW w:w="2830" w:type="dxa"/>
          </w:tcPr>
          <w:p w14:paraId="2B74BF8E" w14:textId="5F6978A6" w:rsidR="001A4C6D" w:rsidRPr="004751F1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0F52E5">
              <w:rPr>
                <w:rFonts w:asciiTheme="minorHAnsi" w:hAnsiTheme="minorHAnsi" w:cstheme="minorHAnsi"/>
                <w:sz w:val="24"/>
              </w:rPr>
              <w:t>Retransmission based on enhanced polling</w:t>
            </w:r>
            <w:r w:rsidR="006341D1">
              <w:rPr>
                <w:rFonts w:asciiTheme="minorHAnsi" w:hAnsiTheme="minorHAnsi" w:cstheme="minorHAnsi"/>
                <w:sz w:val="24"/>
              </w:rPr>
              <w:t>.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32E5E830" w14:textId="77777777" w:rsidR="001A4C6D" w:rsidRDefault="001A4C6D" w:rsidP="0006332D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n-US" w:eastAsia="ja-JP"/>
              </w:rPr>
            </w:pPr>
          </w:p>
        </w:tc>
        <w:tc>
          <w:tcPr>
            <w:tcW w:w="3828" w:type="dxa"/>
          </w:tcPr>
          <w:p w14:paraId="278CCCEA" w14:textId="2C0C9CA4" w:rsidR="001A4C6D" w:rsidRPr="00493BF3" w:rsidRDefault="001A4C6D" w:rsidP="00D45CD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new signaling/protocol between Tx and RX RLC entities.</w:t>
            </w:r>
          </w:p>
          <w:p w14:paraId="13F54735" w14:textId="322E9C66" w:rsidR="001A4C6D" w:rsidRDefault="001A4C6D" w:rsidP="00116156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additional overhead in the network</w:t>
            </w:r>
            <w:r w:rsidR="00887A2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.</w:t>
            </w:r>
          </w:p>
          <w:p w14:paraId="39094AA9" w14:textId="0068C617" w:rsidR="001A4C6D" w:rsidRPr="0044149C" w:rsidRDefault="00887A21" w:rsidP="002D5AC0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Can accelerate the status report as it </w:t>
            </w:r>
            <w:r w:rsidR="00E9645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can be </w:t>
            </w:r>
            <w:r w:rsidR="004D4850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made 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periodic </w:t>
            </w:r>
            <w:r w:rsidR="00E9645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with </w:t>
            </w:r>
            <w:r w:rsidR="0039328D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two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-way communicati</w:t>
            </w:r>
            <w:r w:rsidR="0039328D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ons.</w:t>
            </w:r>
          </w:p>
        </w:tc>
        <w:tc>
          <w:tcPr>
            <w:tcW w:w="2976" w:type="dxa"/>
          </w:tcPr>
          <w:p w14:paraId="7DAC524A" w14:textId="041EBEC4" w:rsidR="008310FF" w:rsidRDefault="003F5390" w:rsidP="008310FF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</w:t>
            </w:r>
            <w:r w:rsidR="006341D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wo-way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communications</w:t>
            </w:r>
            <w:r w:rsidR="00E9645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.</w:t>
            </w:r>
          </w:p>
          <w:p w14:paraId="34820B57" w14:textId="141ED3B4" w:rsidR="001A4C6D" w:rsidRPr="00493BF3" w:rsidRDefault="0044149C" w:rsidP="008310FF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Minor specification impacts</w:t>
            </w:r>
            <w:r w:rsidR="008310FF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.</w:t>
            </w:r>
          </w:p>
        </w:tc>
      </w:tr>
      <w:tr w:rsidR="001A4C6D" w14:paraId="60B98516" w14:textId="77777777" w:rsidTr="00887A21">
        <w:tc>
          <w:tcPr>
            <w:tcW w:w="2830" w:type="dxa"/>
          </w:tcPr>
          <w:p w14:paraId="3A269A01" w14:textId="1434FF71" w:rsidR="001A4C6D" w:rsidRPr="00A24B6B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4"/>
              </w:rPr>
            </w:pPr>
            <w:r w:rsidRPr="00A24B6B">
              <w:rPr>
                <w:rFonts w:asciiTheme="minorHAnsi" w:hAnsiTheme="minorHAnsi" w:cstheme="minorHAnsi"/>
                <w:sz w:val="24"/>
              </w:rPr>
              <w:t xml:space="preserve">Autonomous retransmission (i.e., </w:t>
            </w:r>
            <w:r>
              <w:rPr>
                <w:rFonts w:asciiTheme="minorHAnsi" w:hAnsiTheme="minorHAnsi" w:cstheme="minorHAnsi"/>
                <w:sz w:val="24"/>
              </w:rPr>
              <w:t xml:space="preserve">Tx initiated </w:t>
            </w:r>
            <w:r w:rsidRPr="00A24B6B">
              <w:rPr>
                <w:rFonts w:asciiTheme="minorHAnsi" w:hAnsiTheme="minorHAnsi" w:cstheme="minorHAnsi"/>
                <w:sz w:val="24"/>
              </w:rPr>
              <w:t xml:space="preserve">without </w:t>
            </w:r>
            <w:r>
              <w:rPr>
                <w:rFonts w:asciiTheme="minorHAnsi" w:hAnsiTheme="minorHAnsi" w:cstheme="minorHAnsi"/>
                <w:sz w:val="24"/>
              </w:rPr>
              <w:t xml:space="preserve">waiting Rx </w:t>
            </w:r>
            <w:r w:rsidRPr="00A24B6B">
              <w:rPr>
                <w:rFonts w:asciiTheme="minorHAnsi" w:hAnsiTheme="minorHAnsi" w:cstheme="minorHAnsi"/>
                <w:sz w:val="24"/>
              </w:rPr>
              <w:t>status report):</w:t>
            </w:r>
          </w:p>
          <w:p w14:paraId="1F117784" w14:textId="77777777" w:rsidR="001A4C6D" w:rsidRPr="000F52E5" w:rsidRDefault="001A4C6D" w:rsidP="00985BD7">
            <w:pPr>
              <w:pStyle w:val="Agreement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828" w:type="dxa"/>
          </w:tcPr>
          <w:p w14:paraId="5183CD8E" w14:textId="78129141" w:rsidR="001A4C6D" w:rsidRPr="00493BF3" w:rsidRDefault="001A4C6D" w:rsidP="00666817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Timely retransmissions, faster than option A</w:t>
            </w:r>
            <w:r w:rsidR="002F31A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.</w:t>
            </w:r>
          </w:p>
          <w:p w14:paraId="7C22C44A" w14:textId="3F414969" w:rsidR="001A4C6D" w:rsidRPr="00493BF3" w:rsidRDefault="00C91394" w:rsidP="000A0C09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Selective</w:t>
            </w:r>
            <w:r w:rsidR="009906D9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Auto-</w:t>
            </w:r>
            <w:proofErr w:type="spellStart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</w:t>
            </w:r>
            <w:r w:rsidR="00493BF3" w:rsidRPr="00493BF3">
              <w:rPr>
                <w:rFonts w:asciiTheme="minorHAnsi" w:hAnsiTheme="minorHAnsi" w:cstheme="minorHAnsi"/>
                <w:szCs w:val="20"/>
              </w:rPr>
              <w:t>based on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HARQ failure feedback has an advantage of </w:t>
            </w: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deciding when to make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retransmissions.</w:t>
            </w:r>
          </w:p>
        </w:tc>
        <w:tc>
          <w:tcPr>
            <w:tcW w:w="2976" w:type="dxa"/>
          </w:tcPr>
          <w:p w14:paraId="0DB1A9F2" w14:textId="586E7374" w:rsidR="001A4C6D" w:rsidRPr="00493BF3" w:rsidRDefault="001A4C6D" w:rsidP="0061260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Blind Auto-</w:t>
            </w:r>
            <w:proofErr w:type="spellStart"/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wastes resources significantly, and </w:t>
            </w:r>
            <w:r w:rsidR="003C1E97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it </w:t>
            </w:r>
            <w:r w:rsidR="00187BE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could lead to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network congestion.</w:t>
            </w:r>
          </w:p>
          <w:p w14:paraId="5CD133B5" w14:textId="5FA03061" w:rsidR="001A4C6D" w:rsidRPr="00493BF3" w:rsidRDefault="00C91394" w:rsidP="00220C4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Selective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Auto-</w:t>
            </w:r>
            <w:proofErr w:type="spellStart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with HARQ failure feedback has significant impact on RAN1 specifications.</w:t>
            </w:r>
          </w:p>
        </w:tc>
      </w:tr>
    </w:tbl>
    <w:p w14:paraId="6B932FC1" w14:textId="77777777" w:rsidR="003C3C47" w:rsidRPr="004F15CF" w:rsidRDefault="003C3C47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DEF5BC" w14:textId="48EF33F5" w:rsidR="00965E5E" w:rsidRPr="00BB49B4" w:rsidRDefault="00D8690E" w:rsidP="00965E5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Table 1 above shows comparison of </w:t>
      </w:r>
      <w:r w:rsidR="00443F23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two</w:t>
      </w:r>
      <w:r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options for 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achieving timely retransmissions on RLC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AM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 for XR traffic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847F8D">
        <w:rPr>
          <w:rFonts w:asciiTheme="minorHAnsi" w:hAnsiTheme="minorHAnsi" w:cstheme="minorHAnsi"/>
          <w:bCs/>
          <w:sz w:val="22"/>
          <w:szCs w:val="22"/>
        </w:rPr>
        <w:t xml:space="preserve">i.e.,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per DRB)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Option </w:t>
      </w:r>
      <w:r w:rsidR="00443F23">
        <w:rPr>
          <w:rFonts w:asciiTheme="minorHAnsi" w:hAnsiTheme="minorHAnsi" w:cstheme="minorHAnsi"/>
          <w:bCs/>
          <w:sz w:val="22"/>
          <w:szCs w:val="22"/>
        </w:rPr>
        <w:t>B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>(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Selective Auto-</w:t>
      </w:r>
      <w:proofErr w:type="spellStart"/>
      <w:proofErr w:type="gramStart"/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Retx</w:t>
      </w:r>
      <w:proofErr w:type="spellEnd"/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)</w:t>
      </w:r>
      <w:proofErr w:type="gramEnd"/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provides </w:t>
      </w:r>
      <w:r w:rsidR="00B412A8" w:rsidRPr="00BB49B4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fastest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 retransmissions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,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 but it has a significant impact </w:t>
      </w:r>
      <w:r w:rsidR="008F4BA0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on RAN1 specifications</w:t>
      </w:r>
      <w:r w:rsidR="00662029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  <w:r w:rsidR="008F4BA0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Option A </w:t>
      </w:r>
      <w:r w:rsidR="0028536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is fast enough to provide </w:t>
      </w:r>
      <w:r w:rsidR="000F437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periodic </w:t>
      </w:r>
      <w:r w:rsidR="0028536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status report</w:t>
      </w:r>
      <w:r w:rsidR="002F16E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based on enhanced </w:t>
      </w:r>
      <w:r w:rsidR="00662029">
        <w:rPr>
          <w:rFonts w:asciiTheme="minorHAnsi" w:eastAsia="SimSun" w:hAnsiTheme="minorHAnsi" w:cstheme="minorHAnsi"/>
          <w:sz w:val="22"/>
          <w:szCs w:val="22"/>
          <w:lang w:val="en-US" w:eastAsia="ja-JP"/>
        </w:rPr>
        <w:t>polling</w:t>
      </w:r>
      <w:r w:rsidR="00662029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and</w:t>
      </w:r>
      <w:r w:rsidR="0028536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has </w:t>
      </w:r>
      <w:r w:rsidR="00CB00F1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advantage of reusing existing protocol between Tx and Rx entities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. </w:t>
      </w:r>
    </w:p>
    <w:p w14:paraId="6CB7B931" w14:textId="77777777" w:rsidR="005302BE" w:rsidRPr="00BB49B4" w:rsidRDefault="005302BE" w:rsidP="00D8690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A5C2B8A" w14:textId="429858C1" w:rsidR="008047D8" w:rsidRPr="003151EB" w:rsidRDefault="008047D8" w:rsidP="008047D8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="00F11B8B" w:rsidRPr="003151E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Fixed polling after certain number of SNs</w:t>
      </w:r>
      <w:r w:rsidR="00F11B8B"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151EB">
        <w:rPr>
          <w:rFonts w:asciiTheme="minorHAnsi" w:hAnsiTheme="minorHAnsi" w:cstheme="minorHAnsi"/>
          <w:b/>
          <w:bCs/>
          <w:sz w:val="22"/>
          <w:szCs w:val="22"/>
        </w:rPr>
        <w:t>is introduced</w:t>
      </w:r>
      <w:r w:rsidR="00C24A7E"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 for </w:t>
      </w:r>
      <w:r w:rsidR="003A7B90"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RLC AM </w:t>
      </w:r>
      <w:r w:rsidR="00C24A7E" w:rsidRPr="003151EB">
        <w:rPr>
          <w:rFonts w:asciiTheme="minorHAnsi" w:hAnsiTheme="minorHAnsi" w:cstheme="minorHAnsi"/>
          <w:b/>
          <w:bCs/>
          <w:sz w:val="22"/>
          <w:szCs w:val="22"/>
        </w:rPr>
        <w:t>timely retransmissions</w:t>
      </w:r>
      <w:r w:rsidR="00B96D90" w:rsidRPr="003151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70DE55D" w14:textId="77777777" w:rsidR="00540597" w:rsidRDefault="00540597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561B7C31" w14:textId="63B75D1E" w:rsidR="00F11DDC" w:rsidRPr="00F11DDC" w:rsidRDefault="00540597" w:rsidP="00F11DDC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cs="Arial"/>
        </w:rPr>
      </w:pPr>
      <w:r w:rsidRPr="00F11DDC">
        <w:rPr>
          <w:rStyle w:val="apple-converted-space"/>
          <w:rFonts w:cs="Arial"/>
        </w:rPr>
        <w:t xml:space="preserve">How to </w:t>
      </w:r>
      <w:r w:rsidR="00F11DDC" w:rsidRPr="00F11DDC">
        <w:rPr>
          <w:rFonts w:cs="Arial"/>
        </w:rPr>
        <w:t>avoid unnecessary retransmissions</w:t>
      </w:r>
      <w:r w:rsidR="00F11DDC" w:rsidRPr="00F11DDC">
        <w:rPr>
          <w:rFonts w:eastAsia="SimSun" w:cs="Arial"/>
          <w:lang w:val="en-US" w:eastAsia="ja-JP"/>
        </w:rPr>
        <w:t xml:space="preserve"> </w:t>
      </w:r>
      <w:r w:rsidR="00EA316D">
        <w:rPr>
          <w:rFonts w:eastAsia="SimSun" w:cs="Arial"/>
          <w:lang w:val="en-US" w:eastAsia="ja-JP"/>
        </w:rPr>
        <w:t xml:space="preserve">for </w:t>
      </w:r>
      <w:r w:rsidR="00F11DDC" w:rsidRPr="00F11DDC">
        <w:rPr>
          <w:rFonts w:eastAsia="SimSun" w:cs="Arial"/>
          <w:lang w:val="en-US" w:eastAsia="ja-JP"/>
        </w:rPr>
        <w:t>RLC AM</w:t>
      </w:r>
    </w:p>
    <w:p w14:paraId="45DF7E6D" w14:textId="2A2D4F84" w:rsidR="002A2D7A" w:rsidRDefault="009917CC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The main issue is that RLC AM always performs retransmissions </w:t>
      </w:r>
      <w:r w:rsidR="001F4ED0">
        <w:rPr>
          <w:rFonts w:asciiTheme="minorHAnsi" w:hAnsiTheme="minorHAnsi" w:cstheme="minorHAnsi"/>
          <w:b w:val="0"/>
          <w:bCs/>
          <w:sz w:val="22"/>
          <w:szCs w:val="22"/>
        </w:rPr>
        <w:t xml:space="preserve">until max number of retransmissions is reached. However, if </w:t>
      </w:r>
      <w:r w:rsidR="00D325EA">
        <w:rPr>
          <w:rFonts w:asciiTheme="minorHAnsi" w:hAnsiTheme="minorHAnsi" w:cstheme="minorHAnsi"/>
          <w:b w:val="0"/>
          <w:bCs/>
          <w:sz w:val="22"/>
          <w:szCs w:val="22"/>
        </w:rPr>
        <w:t xml:space="preserve">RLC </w:t>
      </w:r>
      <w:r w:rsidR="00EB661B">
        <w:rPr>
          <w:rFonts w:asciiTheme="minorHAnsi" w:hAnsiTheme="minorHAnsi" w:cstheme="minorHAnsi"/>
          <w:b w:val="0"/>
          <w:bCs/>
          <w:sz w:val="22"/>
          <w:szCs w:val="22"/>
        </w:rPr>
        <w:t>S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DUs are outdated</w:t>
      </w:r>
      <w:r w:rsidR="006E36E0">
        <w:rPr>
          <w:rFonts w:asciiTheme="minorHAnsi" w:hAnsiTheme="minorHAnsi" w:cstheme="minorHAnsi"/>
          <w:b w:val="0"/>
          <w:bCs/>
          <w:sz w:val="22"/>
          <w:szCs w:val="22"/>
        </w:rPr>
        <w:t xml:space="preserve"> after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>at least the first transmission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 xml:space="preserve">then 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ther</w:t>
      </w:r>
      <w:r w:rsidR="00461E52">
        <w:rPr>
          <w:rFonts w:asciiTheme="minorHAnsi" w:hAnsiTheme="minorHAnsi" w:cstheme="minorHAnsi"/>
          <w:b w:val="0"/>
          <w:bCs/>
          <w:sz w:val="22"/>
          <w:szCs w:val="22"/>
        </w:rPr>
        <w:t>e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is no need to do retransmissions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as </w:t>
      </w:r>
      <w:r w:rsidR="00C56094">
        <w:rPr>
          <w:rFonts w:asciiTheme="minorHAnsi" w:hAnsiTheme="minorHAnsi" w:cstheme="minorHAnsi"/>
          <w:b w:val="0"/>
          <w:bCs/>
          <w:sz w:val="22"/>
          <w:szCs w:val="22"/>
        </w:rPr>
        <w:t>this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causes resource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wastage</w:t>
      </w:r>
      <w:r w:rsidR="00B663B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C5335">
        <w:rPr>
          <w:rFonts w:asciiTheme="minorHAnsi" w:hAnsiTheme="minorHAnsi" w:cstheme="minorHAnsi"/>
          <w:b w:val="0"/>
          <w:bCs/>
          <w:sz w:val="22"/>
          <w:szCs w:val="22"/>
        </w:rPr>
        <w:t xml:space="preserve">and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possible congestion in the network.</w:t>
      </w:r>
      <w:r w:rsidR="00A14D87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</w:t>
      </w:r>
      <w:r w:rsidR="006A65AE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RAN2#</w:t>
      </w:r>
      <w:r w:rsidR="00EE1CC1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126 </w:t>
      </w:r>
      <w:r w:rsidR="00EE1CC1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meeting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, for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avoiding unnecessary retransmissions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 for RLC AM,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RAN2 short-listed two 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approaches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for consideration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: Tx and Rx initiated approach</w:t>
      </w:r>
      <w:r w:rsidR="00C05B94">
        <w:rPr>
          <w:rFonts w:asciiTheme="minorHAnsi" w:hAnsiTheme="minorHAnsi" w:cstheme="minorHAnsi"/>
          <w:b w:val="0"/>
          <w:bCs/>
          <w:sz w:val="22"/>
          <w:szCs w:val="22"/>
        </w:rPr>
        <w:t>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FDB9156" w14:textId="77777777" w:rsidR="00A76C07" w:rsidRPr="000F2EA4" w:rsidRDefault="001817F5" w:rsidP="00A76C07">
      <w:pPr>
        <w:pStyle w:val="Agreement"/>
        <w:numPr>
          <w:ilvl w:val="0"/>
          <w:numId w:val="0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Tx initiated approach: </w:t>
      </w:r>
    </w:p>
    <w:p w14:paraId="25639FCF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The transmitting side of AM RLC entity notifies the receiving RLC side about the obsolete SDUs.</w:t>
      </w:r>
    </w:p>
    <w:p w14:paraId="79F67C92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stops retransmit obsolete SDUs.</w:t>
      </w:r>
    </w:p>
    <w:p w14:paraId="0015EBF9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Rx side updates state variables according to the information from Tx side</w:t>
      </w:r>
    </w:p>
    <w:p w14:paraId="629C8443" w14:textId="77777777" w:rsidR="00CD12F0" w:rsidRPr="000F2EA4" w:rsidRDefault="00CD12F0" w:rsidP="00CD12F0">
      <w:pPr>
        <w:pStyle w:val="Agreement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Rx initiated approach: </w:t>
      </w:r>
    </w:p>
    <w:p w14:paraId="298AD868" w14:textId="77777777" w:rsidR="00CD12F0" w:rsidRPr="000F2EA4" w:rsidRDefault="00CD12F0" w:rsidP="00CD12F0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For proper advancing of the transmitting window, RLC AM is enhanced with a way for the receiver to indicate abandoned SDUs to the transmitter.</w:t>
      </w:r>
    </w:p>
    <w:p w14:paraId="4E9CCDFF" w14:textId="77777777" w:rsidR="00CD12F0" w:rsidRPr="000F2EA4" w:rsidRDefault="00CD12F0" w:rsidP="00CD12F0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just processes the status report as in legacy.</w:t>
      </w:r>
    </w:p>
    <w:p w14:paraId="70977CA9" w14:textId="77777777" w:rsidR="00CD12F0" w:rsidRPr="000F2EA4" w:rsidRDefault="00CD12F0" w:rsidP="00CD12F0">
      <w:pPr>
        <w:pStyle w:val="Doc-text2"/>
        <w:numPr>
          <w:ilvl w:val="1"/>
          <w:numId w:val="27"/>
        </w:numPr>
        <w:rPr>
          <w:rFonts w:asciiTheme="minorHAnsi" w:hAnsiTheme="minorHAnsi" w:cstheme="minorHAnsi"/>
          <w:b/>
          <w:szCs w:val="20"/>
        </w:rPr>
      </w:pPr>
      <w:r w:rsidRPr="000F2EA4">
        <w:rPr>
          <w:rFonts w:asciiTheme="minorHAnsi" w:hAnsiTheme="minorHAnsi" w:cstheme="minorHAnsi"/>
          <w:b/>
          <w:szCs w:val="20"/>
        </w:rPr>
        <w:t>FFS how Rx side determines that an SDU should be abandoned.</w:t>
      </w:r>
    </w:p>
    <w:p w14:paraId="216EDFA7" w14:textId="77777777" w:rsidR="00EE1CC1" w:rsidRDefault="00EE1CC1" w:rsidP="009B26A3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01EC8278" w14:textId="7533D2F4" w:rsidR="009F506C" w:rsidRPr="000F7E07" w:rsidRDefault="00EE1CC1" w:rsidP="009F506C">
      <w:pPr>
        <w:pStyle w:val="Doc-text2"/>
        <w:ind w:left="0" w:firstLine="0"/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</w:pPr>
      <w:r w:rsidRPr="000F7E07">
        <w:rPr>
          <w:rFonts w:asciiTheme="minorHAnsi" w:hAnsiTheme="minorHAnsi" w:cstheme="minorHAnsi"/>
          <w:b/>
          <w:sz w:val="22"/>
          <w:szCs w:val="22"/>
        </w:rPr>
        <w:t>Furthermore,</w:t>
      </w:r>
      <w:r w:rsidRPr="000F7E07"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  <w:t xml:space="preserve"> in RAN2#127</w:t>
      </w:r>
      <w:r w:rsidR="000F7E07" w:rsidRPr="000F7E07"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  <w:t>bis</w:t>
      </w:r>
      <w:r w:rsidRPr="000F7E07"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  <w:t xml:space="preserve"> meeting,</w:t>
      </w:r>
      <w:r w:rsidR="009F506C" w:rsidRPr="000F7E07"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  <w:t xml:space="preserve"> RAN2 made agreement th</w:t>
      </w:r>
      <w:r w:rsidR="00DC30EE" w:rsidRPr="000F7E07">
        <w:rPr>
          <w:rFonts w:asciiTheme="minorHAnsi" w:eastAsia="SimSun" w:hAnsiTheme="minorHAnsi" w:cstheme="minorHAnsi"/>
          <w:b/>
          <w:sz w:val="22"/>
          <w:szCs w:val="22"/>
          <w:lang w:val="en-US" w:eastAsia="ja-JP"/>
        </w:rPr>
        <w:t>e followings:</w:t>
      </w:r>
    </w:p>
    <w:p w14:paraId="1AEA0432" w14:textId="77777777" w:rsidR="00C50E72" w:rsidRPr="00C50E72" w:rsidRDefault="00C50E72" w:rsidP="004A089D">
      <w:pPr>
        <w:pStyle w:val="Doc-text2"/>
        <w:numPr>
          <w:ilvl w:val="0"/>
          <w:numId w:val="42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>RAN2 confirm the previous baseline assumption: the RLC receiving window always advances to any given RLC SN before the transmitting window does.</w:t>
      </w:r>
    </w:p>
    <w:p w14:paraId="1EAFA20C" w14:textId="77777777" w:rsidR="00C50E72" w:rsidRPr="00C50E72" w:rsidRDefault="00C50E72" w:rsidP="004A089D">
      <w:pPr>
        <w:pStyle w:val="Doc-text2"/>
        <w:numPr>
          <w:ilvl w:val="0"/>
          <w:numId w:val="42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 xml:space="preserve">RAN2 will adopt a “combined” approach for avoiding unnecessary RLC retransmissions, i.e. </w:t>
      </w:r>
    </w:p>
    <w:p w14:paraId="52E85C75" w14:textId="6D3C9C9E" w:rsidR="00C50E72" w:rsidRPr="00C50E72" w:rsidRDefault="00C50E72" w:rsidP="008411EE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>TX side stops transmissions of an outdated SDU</w:t>
      </w:r>
      <w:r w:rsidR="00D35E7D" w:rsidRPr="000F7E07">
        <w:rPr>
          <w:rFonts w:asciiTheme="minorHAnsi" w:hAnsiTheme="minorHAnsi" w:cstheme="minorHAnsi"/>
          <w:b/>
          <w:szCs w:val="20"/>
        </w:rPr>
        <w:t>.</w:t>
      </w:r>
    </w:p>
    <w:p w14:paraId="372FD3E3" w14:textId="19EE7CF6" w:rsidR="00C50E72" w:rsidRPr="00C50E72" w:rsidRDefault="00C50E72" w:rsidP="008411EE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>RX side abandons the SDU based on a local timer</w:t>
      </w:r>
      <w:r w:rsidR="00D35E7D" w:rsidRPr="000F7E07">
        <w:rPr>
          <w:rFonts w:asciiTheme="minorHAnsi" w:hAnsiTheme="minorHAnsi" w:cstheme="minorHAnsi"/>
          <w:b/>
          <w:szCs w:val="20"/>
        </w:rPr>
        <w:t>.</w:t>
      </w:r>
    </w:p>
    <w:p w14:paraId="40E08E12" w14:textId="77777777" w:rsidR="00C50E72" w:rsidRPr="00C50E72" w:rsidRDefault="00C50E72" w:rsidP="008411EE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lastRenderedPageBreak/>
        <w:t>Rx informs Tx side about the abandoned SDUs, as a baseline we assume existing SR can be reused unless issues are identified</w:t>
      </w:r>
      <w:r w:rsidR="008411EE" w:rsidRPr="000F7E07">
        <w:rPr>
          <w:rFonts w:asciiTheme="minorHAnsi" w:hAnsiTheme="minorHAnsi" w:cstheme="minorHAnsi"/>
          <w:b/>
          <w:szCs w:val="20"/>
        </w:rPr>
        <w:t>.</w:t>
      </w:r>
    </w:p>
    <w:p w14:paraId="01B723E1" w14:textId="77777777" w:rsidR="00C50E72" w:rsidRPr="00C50E72" w:rsidRDefault="00C50E72" w:rsidP="008411EE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>FFS if some C-PDU handling is needed to avoid C-PDU discard</w:t>
      </w:r>
      <w:r w:rsidR="008411EE" w:rsidRPr="000F7E07">
        <w:rPr>
          <w:rFonts w:asciiTheme="minorHAnsi" w:hAnsiTheme="minorHAnsi" w:cstheme="minorHAnsi"/>
          <w:b/>
          <w:szCs w:val="20"/>
        </w:rPr>
        <w:t>.</w:t>
      </w:r>
    </w:p>
    <w:p w14:paraId="69E83252" w14:textId="77777777" w:rsidR="00C50E72" w:rsidRPr="00C50E72" w:rsidRDefault="00C50E72" w:rsidP="008411EE">
      <w:pPr>
        <w:pStyle w:val="Doc-text2"/>
        <w:numPr>
          <w:ilvl w:val="1"/>
          <w:numId w:val="41"/>
        </w:numPr>
        <w:rPr>
          <w:rFonts w:asciiTheme="minorHAnsi" w:hAnsiTheme="minorHAnsi" w:cstheme="minorHAnsi"/>
          <w:b/>
          <w:szCs w:val="20"/>
        </w:rPr>
      </w:pPr>
      <w:r w:rsidRPr="00C50E72">
        <w:rPr>
          <w:rFonts w:asciiTheme="minorHAnsi" w:hAnsiTheme="minorHAnsi" w:cstheme="minorHAnsi"/>
          <w:b/>
          <w:szCs w:val="20"/>
        </w:rPr>
        <w:t>FFS if some indication is sent from Tx to Rx. The assumption is this is not a full status report, but something simple (if needed).</w:t>
      </w:r>
    </w:p>
    <w:p w14:paraId="7C6CB34E" w14:textId="77777777" w:rsidR="008411EE" w:rsidRDefault="008411EE" w:rsidP="00EE2770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596DF02E" w14:textId="6A084F3F" w:rsidR="00086481" w:rsidRDefault="00FA1090" w:rsidP="00EE2770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lang w:eastAsia="zh-CN"/>
        </w:rPr>
      </w:pP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Regarding the </w:t>
      </w:r>
      <w:r w:rsidR="00DA791D" w:rsidRPr="00293061">
        <w:rPr>
          <w:rFonts w:asciiTheme="minorHAnsi" w:hAnsiTheme="minorHAnsi" w:cstheme="minorHAnsi"/>
          <w:b w:val="0"/>
          <w:bCs/>
          <w:sz w:val="22"/>
          <w:szCs w:val="22"/>
        </w:rPr>
        <w:t>Rx initiated approach</w:t>
      </w:r>
      <w:r w:rsidR="00EB4927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if </w:t>
      </w: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the receiver knows </w:t>
      </w:r>
      <w:r w:rsidR="000E2E0F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whether </w:t>
      </w:r>
      <w:r w:rsidR="00EB53AD">
        <w:rPr>
          <w:rFonts w:asciiTheme="minorHAnsi" w:hAnsiTheme="minorHAnsi" w:cstheme="minorHAnsi"/>
          <w:b w:val="0"/>
          <w:bCs/>
          <w:sz w:val="22"/>
          <w:szCs w:val="22"/>
        </w:rPr>
        <w:t>S</w:t>
      </w:r>
      <w:r w:rsidR="000E2E0F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DUs under retransmissions are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</w:t>
      </w:r>
      <w:r w:rsidR="00A4369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(or soon to be </w:t>
      </w:r>
      <w:r w:rsidR="006329A6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outdated)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,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>it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can inform the Tx side 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t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o stop 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transmitting outdated </w:t>
      </w:r>
      <w:r w:rsidR="00EB53AD">
        <w:rPr>
          <w:rFonts w:asciiTheme="minorHAnsi" w:hAnsiTheme="minorHAnsi" w:cstheme="minorHAnsi"/>
          <w:b w:val="0"/>
          <w:bCs/>
          <w:sz w:val="22"/>
          <w:szCs w:val="22"/>
        </w:rPr>
        <w:t>S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DUs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37282D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>Contribution in [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] proposed 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that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Rx RLC entity does not send NACK (</w:t>
      </w:r>
      <w:r w:rsidR="0084782A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i.e.,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9D5D92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instead to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send fake ACK) to the Tx RLC entity for the outdated data even if the data has not been received successfully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E069D0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As a result,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the </w:t>
      </w:r>
      <w:r w:rsidR="004A62AE" w:rsidRPr="00293061">
        <w:rPr>
          <w:rFonts w:asciiTheme="minorHAnsi" w:eastAsia="Times New Roman" w:hAnsiTheme="minorHAnsi" w:cstheme="minorHAnsi"/>
          <w:b w:val="0"/>
          <w:bCs/>
          <w:sz w:val="22"/>
          <w:lang w:eastAsia="ko-KR"/>
        </w:rPr>
        <w:t>Tx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FA0C50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side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stops retransmitting the outdated data</w:t>
      </w:r>
      <w:r w:rsidR="004A62AE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>.</w:t>
      </w:r>
      <w:r w:rsidR="007C6DED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 xml:space="preserve"> 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The triggering condition</w:t>
      </w:r>
      <w:r w:rsidR="00203A94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s could be a timer</w:t>
      </w:r>
      <w:r w:rsidR="005D6756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specified at the receiver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The 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timer values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can be determined from </w:t>
      </w:r>
      <w:r w:rsidR="00B21492" w:rsidRPr="00B21492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QoS parameters</w:t>
      </w:r>
      <w:r w:rsid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 xml:space="preserve"> </w:t>
      </w:r>
      <w:r w:rsidR="0057432C" w:rsidRP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(e.g., PDB/PSDB)</w:t>
      </w:r>
      <w:r w:rsidR="00BC7F07" w:rsidRPr="0057432C">
        <w:rPr>
          <w:rFonts w:asciiTheme="minorHAnsi" w:hAnsiTheme="minorHAnsi" w:cstheme="minorHAnsi"/>
          <w:b w:val="0"/>
          <w:bCs/>
          <w:sz w:val="22"/>
          <w:lang w:eastAsia="zh-CN"/>
        </w:rPr>
        <w:t>.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</w:t>
      </w:r>
    </w:p>
    <w:p w14:paraId="1F144B4F" w14:textId="77777777" w:rsidR="00045951" w:rsidRPr="00507741" w:rsidRDefault="00045951" w:rsidP="00045951">
      <w:pPr>
        <w:pStyle w:val="B1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07741">
        <w:rPr>
          <w:rFonts w:asciiTheme="minorHAnsi" w:hAnsiTheme="minorHAnsi" w:cstheme="minorHAnsi"/>
          <w:sz w:val="22"/>
          <w:szCs w:val="22"/>
        </w:rPr>
        <w:t xml:space="preserve">Another reasonable option is that Tx side indicates ARQ/HARQ retransmissions are stopped after the current (re)transmission due to short remaining time (i.e., soon to be outdated) by employing signalling in MAC/PHY layer (e.g., UCI). Hence, afterwards, Rx side can send the status report to Tx side. Note that the UCI can be multiplexed with the retransmitted data (UCI+PUSCH). </w:t>
      </w:r>
    </w:p>
    <w:p w14:paraId="415C92D8" w14:textId="300B9809" w:rsidR="00955F17" w:rsidRPr="004C0E05" w:rsidRDefault="00086481" w:rsidP="007900D8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lang w:eastAsia="zh-CN"/>
        </w:rPr>
        <w:t>Comparing these two approaches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(Tx and R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x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>)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, the Rx-based approach s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eems simpler as it only modifies the receiver </w:t>
      </w:r>
      <w:r w:rsidR="008B7A5F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behaviour </w:t>
      </w:r>
      <w:r w:rsidR="00B21D77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i.e., </w:t>
      </w:r>
      <w:r w:rsidR="008B7A5F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no </w:t>
      </w:r>
      <w:r w:rsidR="00403D2E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spec changes </w:t>
      </w:r>
      <w:r w:rsid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>for the signalling between the RLC peer en</w:t>
      </w:r>
      <w:r w:rsidR="006B3AFC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tities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as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</w:rPr>
        <w:t>Tx side just processes the status report as in legacy</w:t>
      </w:r>
      <w:r w:rsidR="00611B06" w:rsidRPr="00611B06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7900D8" w:rsidRPr="007900D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55F17" w:rsidRPr="00507741">
        <w:rPr>
          <w:rFonts w:asciiTheme="minorHAnsi" w:hAnsiTheme="minorHAnsi" w:cstheme="minorHAnsi"/>
          <w:b w:val="0"/>
          <w:sz w:val="22"/>
          <w:szCs w:val="22"/>
        </w:rPr>
        <w:t>The underlying assumption</w:t>
      </w:r>
      <w:r w:rsidR="00C43F49" w:rsidRPr="00507741">
        <w:rPr>
          <w:rFonts w:asciiTheme="minorHAnsi" w:hAnsiTheme="minorHAnsi" w:cstheme="minorHAnsi"/>
          <w:b w:val="0"/>
          <w:sz w:val="22"/>
          <w:szCs w:val="22"/>
        </w:rPr>
        <w:t>/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condition here is that RX side knows 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the information (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>or can work out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)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43118" w:rsidRPr="00507741">
        <w:rPr>
          <w:rFonts w:asciiTheme="minorHAnsi" w:hAnsiTheme="minorHAnsi" w:cstheme="minorHAnsi"/>
          <w:b w:val="0"/>
          <w:sz w:val="22"/>
          <w:szCs w:val="22"/>
        </w:rPr>
        <w:t xml:space="preserve">whether </w:t>
      </w:r>
      <w:r w:rsidR="00353D22">
        <w:rPr>
          <w:rFonts w:asciiTheme="minorHAnsi" w:hAnsiTheme="minorHAnsi" w:cstheme="minorHAnsi"/>
          <w:b w:val="0"/>
          <w:sz w:val="22"/>
          <w:szCs w:val="22"/>
        </w:rPr>
        <w:t>S</w:t>
      </w:r>
      <w:r w:rsidR="00743118" w:rsidRPr="00507741">
        <w:rPr>
          <w:rFonts w:asciiTheme="minorHAnsi" w:hAnsiTheme="minorHAnsi" w:cstheme="minorHAnsi"/>
          <w:b w:val="0"/>
          <w:sz w:val="22"/>
          <w:szCs w:val="22"/>
        </w:rPr>
        <w:t>DUs</w:t>
      </w:r>
      <w:r w:rsidR="001E39AD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under retransmissions are outdated</w:t>
      </w:r>
      <w:r w:rsidR="00C43F49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or not</w:t>
      </w:r>
      <w:r w:rsidR="004D6AD7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0D66BF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However, if Rx side does not </w:t>
      </w:r>
      <w:r w:rsidR="00D76488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have the information, </w:t>
      </w:r>
      <w:r w:rsidR="00B74E42" w:rsidRPr="00507741">
        <w:rPr>
          <w:rFonts w:asciiTheme="minorHAnsi" w:hAnsiTheme="minorHAnsi" w:cstheme="minorHAnsi"/>
          <w:b w:val="0"/>
          <w:bCs/>
          <w:sz w:val="22"/>
          <w:szCs w:val="22"/>
        </w:rPr>
        <w:t>then Tx side can inform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/indicate that </w:t>
      </w:r>
      <w:r w:rsidR="00E47108" w:rsidRPr="00507741">
        <w:rPr>
          <w:rFonts w:asciiTheme="minorHAnsi" w:hAnsiTheme="minorHAnsi" w:cstheme="minorHAnsi"/>
          <w:b w:val="0"/>
          <w:sz w:val="22"/>
          <w:szCs w:val="22"/>
        </w:rPr>
        <w:t>RLC AM</w:t>
      </w:r>
      <w:r w:rsidR="00E47108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ARQ/HARQ retransmissions are </w:t>
      </w:r>
      <w:r w:rsidR="003C2E99" w:rsidRPr="00507741">
        <w:rPr>
          <w:rFonts w:asciiTheme="minorHAnsi" w:hAnsiTheme="minorHAnsi" w:cstheme="minorHAnsi"/>
          <w:b w:val="0"/>
          <w:bCs/>
          <w:sz w:val="22"/>
          <w:szCs w:val="22"/>
        </w:rPr>
        <w:t>stopped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after the current </w:t>
      </w:r>
      <w:r w:rsidR="001B037E" w:rsidRPr="00507741">
        <w:rPr>
          <w:rFonts w:asciiTheme="minorHAnsi" w:hAnsiTheme="minorHAnsi" w:cstheme="minorHAnsi"/>
          <w:b w:val="0"/>
          <w:bCs/>
          <w:sz w:val="22"/>
          <w:szCs w:val="22"/>
        </w:rPr>
        <w:t>(re)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>transmission</w:t>
      </w:r>
      <w:r w:rsidR="00B8690E" w:rsidRPr="00507741">
        <w:rPr>
          <w:rFonts w:asciiTheme="minorHAnsi" w:hAnsiTheme="minorHAnsi" w:cstheme="minorHAnsi"/>
          <w:sz w:val="22"/>
          <w:szCs w:val="22"/>
        </w:rPr>
        <w:t xml:space="preserve"> </w:t>
      </w:r>
      <w:r w:rsidR="00BE50D4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where the </w:t>
      </w:r>
      <w:r w:rsidR="00CF6D90" w:rsidRPr="00507741">
        <w:rPr>
          <w:rFonts w:asciiTheme="minorHAnsi" w:hAnsiTheme="minorHAnsi" w:cstheme="minorHAnsi"/>
          <w:b w:val="0"/>
          <w:bCs/>
          <w:sz w:val="22"/>
          <w:szCs w:val="22"/>
        </w:rPr>
        <w:t>indication is carried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on MAC/PHY layer</w:t>
      </w:r>
      <w:r w:rsidR="00267680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(e.g., UCI</w:t>
      </w:r>
      <w:r w:rsidR="0084216C" w:rsidRPr="00507741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0F24AD0C" w14:textId="77777777" w:rsidR="004D6AD7" w:rsidRPr="00D33A25" w:rsidRDefault="004D6AD7" w:rsidP="00D33A25">
      <w:pPr>
        <w:pStyle w:val="Doc-text2"/>
      </w:pPr>
    </w:p>
    <w:p w14:paraId="235AF7D7" w14:textId="77777777" w:rsidR="00086481" w:rsidRPr="00086481" w:rsidRDefault="00086481" w:rsidP="00086481">
      <w:pPr>
        <w:pStyle w:val="Doc-text2"/>
        <w:rPr>
          <w:lang w:eastAsia="zh-CN"/>
        </w:rPr>
      </w:pPr>
    </w:p>
    <w:p w14:paraId="410A27D0" w14:textId="035A5730" w:rsidR="006972A8" w:rsidRPr="00507741" w:rsidRDefault="00DA1E92" w:rsidP="00F9628D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Proposal 2: 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>F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 xml:space="preserve">or avoiding unnecessary </w:t>
      </w:r>
      <w:r w:rsidR="00556A39" w:rsidRPr="00507741">
        <w:rPr>
          <w:rFonts w:asciiTheme="minorHAnsi" w:hAnsiTheme="minorHAnsi" w:cstheme="minorHAnsi"/>
          <w:bCs/>
          <w:sz w:val="22"/>
          <w:szCs w:val="22"/>
        </w:rPr>
        <w:t xml:space="preserve">RLC AM 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>retransmissions</w:t>
      </w:r>
      <w:r w:rsidR="00BC1503" w:rsidRPr="00507741">
        <w:rPr>
          <w:rFonts w:asciiTheme="minorHAnsi" w:hAnsiTheme="minorHAnsi" w:cstheme="minorHAnsi"/>
          <w:bCs/>
          <w:sz w:val="22"/>
          <w:szCs w:val="22"/>
        </w:rPr>
        <w:t>, we have two options: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BE72ABE" w14:textId="7B2A0057" w:rsidR="00EF7E54" w:rsidRPr="00F75FF4" w:rsidRDefault="006972A8" w:rsidP="00471720">
      <w:pPr>
        <w:pStyle w:val="Agreement"/>
        <w:numPr>
          <w:ilvl w:val="0"/>
          <w:numId w:val="30"/>
        </w:numPr>
        <w:jc w:val="both"/>
        <w:rPr>
          <w:szCs w:val="20"/>
        </w:rPr>
      </w:pPr>
      <w:r w:rsidRPr="00F75FF4">
        <w:rPr>
          <w:rFonts w:asciiTheme="minorHAnsi" w:hAnsiTheme="minorHAnsi" w:cstheme="minorHAnsi"/>
          <w:bCs/>
          <w:szCs w:val="20"/>
        </w:rPr>
        <w:t xml:space="preserve">If RX side knows the information (or can work out) </w:t>
      </w:r>
      <w:r w:rsidR="002B308A" w:rsidRPr="00F75FF4">
        <w:rPr>
          <w:rFonts w:asciiTheme="minorHAnsi" w:hAnsiTheme="minorHAnsi" w:cstheme="minorHAnsi"/>
          <w:bCs/>
          <w:szCs w:val="20"/>
        </w:rPr>
        <w:t xml:space="preserve">whether </w:t>
      </w:r>
      <w:r w:rsidR="00EB53AD">
        <w:rPr>
          <w:rFonts w:asciiTheme="minorHAnsi" w:hAnsiTheme="minorHAnsi" w:cstheme="minorHAnsi"/>
          <w:bCs/>
          <w:szCs w:val="20"/>
        </w:rPr>
        <w:t>S</w:t>
      </w:r>
      <w:r w:rsidR="002B308A" w:rsidRPr="00F75FF4">
        <w:rPr>
          <w:rFonts w:asciiTheme="minorHAnsi" w:hAnsiTheme="minorHAnsi" w:cstheme="minorHAnsi"/>
          <w:bCs/>
          <w:szCs w:val="20"/>
        </w:rPr>
        <w:t>DUs</w:t>
      </w:r>
      <w:r w:rsidRPr="00F75FF4">
        <w:rPr>
          <w:rFonts w:asciiTheme="minorHAnsi" w:hAnsiTheme="minorHAnsi" w:cstheme="minorHAnsi"/>
          <w:bCs/>
          <w:szCs w:val="20"/>
        </w:rPr>
        <w:t xml:space="preserve"> under retransmissions are outdated</w:t>
      </w:r>
      <w:r w:rsidR="00885B08" w:rsidRPr="00F75FF4">
        <w:rPr>
          <w:rFonts w:asciiTheme="minorHAnsi" w:hAnsiTheme="minorHAnsi" w:cstheme="minorHAnsi"/>
          <w:bCs/>
          <w:szCs w:val="20"/>
        </w:rPr>
        <w:t xml:space="preserve"> (or </w:t>
      </w:r>
      <w:r w:rsidR="00AF5838" w:rsidRPr="00F75FF4">
        <w:rPr>
          <w:rFonts w:asciiTheme="minorHAnsi" w:hAnsiTheme="minorHAnsi" w:cstheme="minorHAnsi"/>
          <w:bCs/>
          <w:szCs w:val="20"/>
        </w:rPr>
        <w:t xml:space="preserve">soon </w:t>
      </w:r>
      <w:r w:rsidR="00885B08" w:rsidRPr="00F75FF4">
        <w:rPr>
          <w:rFonts w:asciiTheme="minorHAnsi" w:hAnsiTheme="minorHAnsi" w:cstheme="minorHAnsi"/>
          <w:bCs/>
          <w:szCs w:val="20"/>
        </w:rPr>
        <w:t>to be outdated</w:t>
      </w:r>
      <w:r w:rsidR="00832304" w:rsidRPr="00F75FF4">
        <w:rPr>
          <w:rFonts w:asciiTheme="minorHAnsi" w:hAnsiTheme="minorHAnsi" w:cstheme="minorHAnsi"/>
          <w:bCs/>
          <w:szCs w:val="20"/>
        </w:rPr>
        <w:t>)</w:t>
      </w:r>
      <w:r w:rsidR="00BF2D80" w:rsidRPr="00F75FF4">
        <w:rPr>
          <w:rFonts w:asciiTheme="minorHAnsi" w:hAnsiTheme="minorHAnsi" w:cstheme="minorHAnsi"/>
          <w:bCs/>
          <w:szCs w:val="20"/>
        </w:rPr>
        <w:t xml:space="preserve">, </w:t>
      </w:r>
      <w:r w:rsidR="00BF2D80" w:rsidRPr="00F75FF4">
        <w:rPr>
          <w:rFonts w:asciiTheme="minorHAnsi" w:hAnsiTheme="minorHAnsi" w:cstheme="minorHAnsi"/>
          <w:bCs/>
          <w:i/>
          <w:iCs/>
          <w:szCs w:val="20"/>
        </w:rPr>
        <w:t xml:space="preserve">for example based on </w:t>
      </w:r>
      <w:r w:rsidR="0056607E" w:rsidRPr="00F75FF4">
        <w:rPr>
          <w:rFonts w:asciiTheme="minorHAnsi" w:hAnsiTheme="minorHAnsi" w:cstheme="minorHAnsi"/>
          <w:bCs/>
          <w:i/>
          <w:iCs/>
          <w:szCs w:val="20"/>
        </w:rPr>
        <w:t xml:space="preserve">local </w:t>
      </w:r>
      <w:r w:rsidR="00BF2D80" w:rsidRPr="00F75FF4">
        <w:rPr>
          <w:rFonts w:asciiTheme="minorHAnsi" w:hAnsiTheme="minorHAnsi" w:cstheme="minorHAnsi"/>
          <w:bCs/>
          <w:i/>
          <w:iCs/>
          <w:szCs w:val="20"/>
        </w:rPr>
        <w:t>timer</w:t>
      </w:r>
      <w:r w:rsidRPr="00F75FF4">
        <w:rPr>
          <w:rFonts w:asciiTheme="minorHAnsi" w:hAnsiTheme="minorHAnsi" w:cstheme="minorHAnsi"/>
          <w:bCs/>
          <w:szCs w:val="20"/>
        </w:rPr>
        <w:t xml:space="preserve">, </w:t>
      </w:r>
      <w:r w:rsidR="00DE4DA0" w:rsidRPr="00F75FF4">
        <w:rPr>
          <w:rFonts w:asciiTheme="minorHAnsi" w:hAnsiTheme="minorHAnsi" w:cstheme="minorHAnsi"/>
          <w:bCs/>
          <w:szCs w:val="20"/>
        </w:rPr>
        <w:t xml:space="preserve">combined approach </w:t>
      </w:r>
      <w:r w:rsidR="004F3137" w:rsidRPr="00F75FF4">
        <w:rPr>
          <w:rFonts w:asciiTheme="minorHAnsi" w:hAnsiTheme="minorHAnsi" w:cstheme="minorHAnsi"/>
          <w:bCs/>
          <w:szCs w:val="20"/>
        </w:rPr>
        <w:t xml:space="preserve">is introduced </w:t>
      </w:r>
      <w:r w:rsidR="00DE4DA0" w:rsidRPr="00F75FF4">
        <w:rPr>
          <w:rFonts w:asciiTheme="minorHAnsi" w:hAnsiTheme="minorHAnsi" w:cstheme="minorHAnsi"/>
          <w:bCs/>
          <w:szCs w:val="20"/>
        </w:rPr>
        <w:t xml:space="preserve">where </w:t>
      </w:r>
      <w:r w:rsidR="009730FE" w:rsidRPr="00F75FF4">
        <w:rPr>
          <w:rFonts w:asciiTheme="minorHAnsi" w:hAnsiTheme="minorHAnsi" w:cstheme="minorHAnsi"/>
          <w:bCs/>
          <w:szCs w:val="20"/>
        </w:rPr>
        <w:t xml:space="preserve">RX side </w:t>
      </w:r>
      <w:r w:rsidR="00F6242A" w:rsidRPr="00F75FF4">
        <w:rPr>
          <w:rFonts w:asciiTheme="minorHAnsi" w:hAnsiTheme="minorHAnsi" w:cstheme="minorHAnsi"/>
          <w:bCs/>
          <w:szCs w:val="20"/>
          <w:lang w:eastAsia="zh-CN"/>
        </w:rPr>
        <w:t xml:space="preserve">modifies the receiver behaviour </w:t>
      </w:r>
      <w:r w:rsidR="0054704D" w:rsidRPr="00F75FF4">
        <w:rPr>
          <w:rFonts w:asciiTheme="minorHAnsi" w:hAnsiTheme="minorHAnsi" w:cstheme="minorHAnsi"/>
          <w:bCs/>
          <w:szCs w:val="20"/>
          <w:lang w:eastAsia="zh-CN"/>
        </w:rPr>
        <w:t>(</w:t>
      </w:r>
      <w:r w:rsidR="00F6242A" w:rsidRPr="00F75FF4">
        <w:rPr>
          <w:rFonts w:asciiTheme="minorHAnsi" w:hAnsiTheme="minorHAnsi" w:cstheme="minorHAnsi"/>
          <w:bCs/>
          <w:szCs w:val="20"/>
          <w:lang w:eastAsia="zh-CN"/>
        </w:rPr>
        <w:t xml:space="preserve">i.e., no </w:t>
      </w:r>
      <w:r w:rsidR="0054704D" w:rsidRPr="00F75FF4">
        <w:rPr>
          <w:rFonts w:asciiTheme="minorHAnsi" w:hAnsiTheme="minorHAnsi" w:cstheme="minorHAnsi"/>
          <w:bCs/>
          <w:szCs w:val="20"/>
          <w:lang w:eastAsia="zh-CN"/>
        </w:rPr>
        <w:t>other</w:t>
      </w:r>
      <w:r w:rsidR="00F6242A" w:rsidRPr="00F75FF4">
        <w:rPr>
          <w:rFonts w:asciiTheme="minorHAnsi" w:hAnsiTheme="minorHAnsi" w:cstheme="minorHAnsi"/>
          <w:bCs/>
          <w:szCs w:val="20"/>
          <w:lang w:eastAsia="zh-CN"/>
        </w:rPr>
        <w:t xml:space="preserve"> changes</w:t>
      </w:r>
      <w:r w:rsidR="0054704D" w:rsidRPr="00F75FF4">
        <w:rPr>
          <w:rFonts w:asciiTheme="minorHAnsi" w:hAnsiTheme="minorHAnsi" w:cstheme="minorHAnsi"/>
          <w:bCs/>
          <w:szCs w:val="20"/>
          <w:lang w:eastAsia="zh-CN"/>
        </w:rPr>
        <w:t>)</w:t>
      </w:r>
      <w:r w:rsidR="00523319" w:rsidRPr="00F75FF4">
        <w:rPr>
          <w:rFonts w:asciiTheme="minorHAnsi" w:hAnsiTheme="minorHAnsi" w:cstheme="minorHAnsi"/>
          <w:bCs/>
          <w:szCs w:val="20"/>
          <w:lang w:eastAsia="zh-CN"/>
        </w:rPr>
        <w:t>, for example</w:t>
      </w:r>
      <w:r w:rsidR="00B80C62" w:rsidRPr="00F75FF4">
        <w:rPr>
          <w:rFonts w:asciiTheme="minorHAnsi" w:hAnsiTheme="minorHAnsi" w:cstheme="minorHAnsi"/>
          <w:bCs/>
          <w:szCs w:val="20"/>
          <w:lang w:eastAsia="zh-CN"/>
        </w:rPr>
        <w:t xml:space="preserve"> </w:t>
      </w:r>
      <w:r w:rsidR="00B80C62" w:rsidRPr="00F75FF4">
        <w:rPr>
          <w:rFonts w:asciiTheme="minorHAnsi" w:eastAsia="Yu Mincho" w:hAnsiTheme="minorHAnsi" w:cstheme="minorHAnsi"/>
          <w:bCs/>
          <w:szCs w:val="20"/>
          <w:lang w:eastAsia="ja-JP"/>
        </w:rPr>
        <w:t>sending fake ACK</w:t>
      </w:r>
      <w:r w:rsidR="00E6025E"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 for the </w:t>
      </w:r>
      <w:r w:rsidR="00E6025E" w:rsidRPr="00F75FF4">
        <w:rPr>
          <w:rFonts w:asciiTheme="minorHAnsi" w:hAnsiTheme="minorHAnsi" w:cstheme="minorHAnsi"/>
          <w:bCs/>
          <w:szCs w:val="20"/>
        </w:rPr>
        <w:t>outdated</w:t>
      </w:r>
      <w:r w:rsidR="00B80C62"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 </w:t>
      </w:r>
      <w:r w:rsidR="00EB53AD">
        <w:rPr>
          <w:rFonts w:asciiTheme="minorHAnsi" w:hAnsiTheme="minorHAnsi" w:cstheme="minorHAnsi"/>
          <w:bCs/>
          <w:szCs w:val="20"/>
        </w:rPr>
        <w:t>S</w:t>
      </w:r>
      <w:r w:rsidR="00E6025E" w:rsidRPr="00F75FF4">
        <w:rPr>
          <w:rFonts w:asciiTheme="minorHAnsi" w:hAnsiTheme="minorHAnsi" w:cstheme="minorHAnsi"/>
          <w:bCs/>
          <w:szCs w:val="20"/>
        </w:rPr>
        <w:t xml:space="preserve">DU </w:t>
      </w:r>
      <w:r w:rsidR="00B80C62" w:rsidRPr="00F75FF4">
        <w:rPr>
          <w:rFonts w:asciiTheme="minorHAnsi" w:eastAsia="Yu Mincho" w:hAnsiTheme="minorHAnsi" w:cstheme="minorHAnsi"/>
          <w:bCs/>
          <w:szCs w:val="20"/>
          <w:lang w:eastAsia="ja-JP"/>
        </w:rPr>
        <w:t>to the Tx RLC entity</w:t>
      </w:r>
      <w:r w:rsidR="000A0F45"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, and where </w:t>
      </w:r>
      <w:r w:rsidR="00C50E72" w:rsidRPr="00F75FF4">
        <w:rPr>
          <w:rFonts w:asciiTheme="minorHAnsi" w:hAnsiTheme="minorHAnsi" w:cstheme="minorHAnsi"/>
          <w:szCs w:val="20"/>
        </w:rPr>
        <w:t>TX side stops transmissions of an outdated SDU</w:t>
      </w:r>
      <w:r w:rsidR="00EF7E54" w:rsidRPr="00F75FF4">
        <w:rPr>
          <w:rFonts w:asciiTheme="minorHAnsi" w:hAnsiTheme="minorHAnsi" w:cstheme="minorHAnsi"/>
          <w:szCs w:val="20"/>
        </w:rPr>
        <w:t>.</w:t>
      </w:r>
    </w:p>
    <w:p w14:paraId="3E0DF2B8" w14:textId="1CDB2711" w:rsidR="00D85207" w:rsidRPr="00F75FF4" w:rsidRDefault="00D85207" w:rsidP="00D85207">
      <w:pPr>
        <w:pStyle w:val="Agreement"/>
        <w:numPr>
          <w:ilvl w:val="0"/>
          <w:numId w:val="30"/>
        </w:numPr>
        <w:jc w:val="both"/>
        <w:rPr>
          <w:rFonts w:asciiTheme="minorHAnsi" w:eastAsia="Yu Mincho" w:hAnsiTheme="minorHAnsi" w:cstheme="minorHAnsi"/>
          <w:bCs/>
          <w:szCs w:val="20"/>
          <w:lang w:eastAsia="ja-JP"/>
        </w:rPr>
      </w:pPr>
      <w:r w:rsidRPr="00F75FF4">
        <w:rPr>
          <w:rFonts w:asciiTheme="minorHAnsi" w:hAnsiTheme="minorHAnsi" w:cstheme="minorHAnsi"/>
          <w:bCs/>
          <w:szCs w:val="20"/>
        </w:rPr>
        <w:t xml:space="preserve">If RX side does not know the information (or </w:t>
      </w:r>
      <w:r w:rsidR="002B308A" w:rsidRPr="00F75FF4">
        <w:rPr>
          <w:rFonts w:asciiTheme="minorHAnsi" w:hAnsiTheme="minorHAnsi" w:cstheme="minorHAnsi"/>
          <w:bCs/>
          <w:szCs w:val="20"/>
        </w:rPr>
        <w:t>cannot</w:t>
      </w:r>
      <w:r w:rsidR="006C4AC6" w:rsidRPr="00F75FF4">
        <w:rPr>
          <w:rFonts w:asciiTheme="minorHAnsi" w:hAnsiTheme="minorHAnsi" w:cstheme="minorHAnsi"/>
          <w:bCs/>
          <w:szCs w:val="20"/>
        </w:rPr>
        <w:t xml:space="preserve"> </w:t>
      </w:r>
      <w:r w:rsidRPr="00F75FF4">
        <w:rPr>
          <w:rFonts w:asciiTheme="minorHAnsi" w:hAnsiTheme="minorHAnsi" w:cstheme="minorHAnsi"/>
          <w:bCs/>
          <w:szCs w:val="20"/>
        </w:rPr>
        <w:t xml:space="preserve">work out) </w:t>
      </w:r>
      <w:r w:rsidR="00307984" w:rsidRPr="00F75FF4">
        <w:rPr>
          <w:rFonts w:asciiTheme="minorHAnsi" w:hAnsiTheme="minorHAnsi" w:cstheme="minorHAnsi"/>
          <w:bCs/>
          <w:szCs w:val="20"/>
        </w:rPr>
        <w:t xml:space="preserve">whether </w:t>
      </w:r>
      <w:r w:rsidR="00451F92">
        <w:rPr>
          <w:rFonts w:asciiTheme="minorHAnsi" w:hAnsiTheme="minorHAnsi" w:cstheme="minorHAnsi"/>
          <w:bCs/>
          <w:szCs w:val="20"/>
        </w:rPr>
        <w:t>S</w:t>
      </w:r>
      <w:r w:rsidR="00307984" w:rsidRPr="00F75FF4">
        <w:rPr>
          <w:rFonts w:asciiTheme="minorHAnsi" w:hAnsiTheme="minorHAnsi" w:cstheme="minorHAnsi"/>
          <w:bCs/>
          <w:szCs w:val="20"/>
        </w:rPr>
        <w:t>DUs</w:t>
      </w:r>
      <w:r w:rsidRPr="00F75FF4">
        <w:rPr>
          <w:rFonts w:asciiTheme="minorHAnsi" w:hAnsiTheme="minorHAnsi" w:cstheme="minorHAnsi"/>
          <w:bCs/>
          <w:szCs w:val="20"/>
        </w:rPr>
        <w:t xml:space="preserve"> under retransmissions are outdated (or </w:t>
      </w:r>
      <w:r w:rsidR="006C4AC6" w:rsidRPr="00F75FF4">
        <w:rPr>
          <w:rFonts w:asciiTheme="minorHAnsi" w:hAnsiTheme="minorHAnsi" w:cstheme="minorHAnsi"/>
          <w:bCs/>
          <w:szCs w:val="20"/>
        </w:rPr>
        <w:t xml:space="preserve">soon </w:t>
      </w:r>
      <w:r w:rsidRPr="00F75FF4">
        <w:rPr>
          <w:rFonts w:asciiTheme="minorHAnsi" w:hAnsiTheme="minorHAnsi" w:cstheme="minorHAnsi"/>
          <w:bCs/>
          <w:szCs w:val="20"/>
        </w:rPr>
        <w:t>to be outdated)</w:t>
      </w:r>
      <w:r w:rsidR="006C4AC6" w:rsidRPr="00F75FF4">
        <w:rPr>
          <w:rFonts w:asciiTheme="minorHAnsi" w:hAnsiTheme="minorHAnsi" w:cstheme="minorHAnsi"/>
          <w:bCs/>
          <w:szCs w:val="20"/>
        </w:rPr>
        <w:t xml:space="preserve">, </w:t>
      </w:r>
      <w:r w:rsidR="00307984" w:rsidRPr="00F75FF4">
        <w:rPr>
          <w:rFonts w:asciiTheme="minorHAnsi" w:hAnsiTheme="minorHAnsi" w:cstheme="minorHAnsi"/>
          <w:bCs/>
          <w:szCs w:val="20"/>
        </w:rPr>
        <w:t xml:space="preserve">Tx initiated approach is introduced </w:t>
      </w:r>
      <w:r w:rsidR="002D77FC" w:rsidRPr="00F75FF4">
        <w:rPr>
          <w:rFonts w:asciiTheme="minorHAnsi" w:hAnsiTheme="minorHAnsi" w:cstheme="minorHAnsi"/>
          <w:bCs/>
          <w:szCs w:val="20"/>
        </w:rPr>
        <w:t>where TX side i</w:t>
      </w:r>
      <w:r w:rsidR="006C4AC6" w:rsidRPr="00F75FF4">
        <w:rPr>
          <w:rFonts w:asciiTheme="minorHAnsi" w:hAnsiTheme="minorHAnsi" w:cstheme="minorHAnsi"/>
          <w:bCs/>
          <w:szCs w:val="20"/>
        </w:rPr>
        <w:t>nform</w:t>
      </w:r>
      <w:r w:rsidR="002D77FC" w:rsidRPr="00F75FF4">
        <w:rPr>
          <w:rFonts w:asciiTheme="minorHAnsi" w:hAnsiTheme="minorHAnsi" w:cstheme="minorHAnsi"/>
          <w:bCs/>
          <w:szCs w:val="20"/>
        </w:rPr>
        <w:t>s</w:t>
      </w:r>
      <w:r w:rsidR="006C4AC6" w:rsidRPr="00F75FF4">
        <w:rPr>
          <w:rFonts w:asciiTheme="minorHAnsi" w:hAnsiTheme="minorHAnsi" w:cstheme="minorHAnsi"/>
          <w:bCs/>
          <w:szCs w:val="20"/>
        </w:rPr>
        <w:t>/indicate</w:t>
      </w:r>
      <w:r w:rsidR="002D77FC" w:rsidRPr="00F75FF4">
        <w:rPr>
          <w:rFonts w:asciiTheme="minorHAnsi" w:hAnsiTheme="minorHAnsi" w:cstheme="minorHAnsi"/>
          <w:bCs/>
          <w:szCs w:val="20"/>
        </w:rPr>
        <w:t>s</w:t>
      </w:r>
      <w:r w:rsidR="006C4AC6" w:rsidRPr="00F75FF4">
        <w:rPr>
          <w:rFonts w:asciiTheme="minorHAnsi" w:hAnsiTheme="minorHAnsi" w:cstheme="minorHAnsi"/>
          <w:bCs/>
          <w:szCs w:val="20"/>
        </w:rPr>
        <w:t xml:space="preserve"> that RLC AM ARQ/HARQ retransmissions are stopped after the current </w:t>
      </w:r>
      <w:r w:rsidR="000E3557" w:rsidRPr="00F75FF4">
        <w:rPr>
          <w:rFonts w:asciiTheme="minorHAnsi" w:hAnsiTheme="minorHAnsi" w:cstheme="minorHAnsi"/>
          <w:szCs w:val="20"/>
        </w:rPr>
        <w:t>(re)</w:t>
      </w:r>
      <w:r w:rsidR="006C4AC6" w:rsidRPr="00F75FF4">
        <w:rPr>
          <w:rFonts w:asciiTheme="minorHAnsi" w:hAnsiTheme="minorHAnsi" w:cstheme="minorHAnsi"/>
          <w:bCs/>
          <w:szCs w:val="20"/>
        </w:rPr>
        <w:t xml:space="preserve">transmission </w:t>
      </w:r>
      <w:r w:rsidR="00E156DF" w:rsidRPr="00F75FF4">
        <w:rPr>
          <w:rFonts w:asciiTheme="minorHAnsi" w:hAnsiTheme="minorHAnsi" w:cstheme="minorHAnsi"/>
          <w:bCs/>
          <w:szCs w:val="20"/>
        </w:rPr>
        <w:t xml:space="preserve">by employing </w:t>
      </w:r>
      <w:r w:rsidR="002E7E85" w:rsidRPr="00F75FF4">
        <w:rPr>
          <w:rFonts w:asciiTheme="minorHAnsi" w:hAnsiTheme="minorHAnsi" w:cstheme="minorHAnsi"/>
          <w:bCs/>
          <w:szCs w:val="20"/>
        </w:rPr>
        <w:t xml:space="preserve">signalling </w:t>
      </w:r>
      <w:r w:rsidR="006C4AC6" w:rsidRPr="00F75FF4">
        <w:rPr>
          <w:rFonts w:asciiTheme="minorHAnsi" w:hAnsiTheme="minorHAnsi" w:cstheme="minorHAnsi"/>
          <w:bCs/>
          <w:szCs w:val="20"/>
        </w:rPr>
        <w:t>in MAC/PHY layer</w:t>
      </w:r>
      <w:r w:rsidR="002E7E85" w:rsidRPr="00F75FF4">
        <w:rPr>
          <w:rFonts w:asciiTheme="minorHAnsi" w:hAnsiTheme="minorHAnsi" w:cstheme="minorHAnsi"/>
          <w:bCs/>
          <w:szCs w:val="20"/>
        </w:rPr>
        <w:t xml:space="preserve"> </w:t>
      </w:r>
      <w:r w:rsidR="0084216C" w:rsidRPr="00F75FF4">
        <w:rPr>
          <w:rFonts w:asciiTheme="minorHAnsi" w:hAnsiTheme="minorHAnsi" w:cstheme="minorHAnsi"/>
          <w:bCs/>
          <w:szCs w:val="20"/>
        </w:rPr>
        <w:t>(e.g., UCI)</w:t>
      </w:r>
      <w:r w:rsidR="006C4AC6" w:rsidRPr="00F75FF4">
        <w:rPr>
          <w:rFonts w:asciiTheme="minorHAnsi" w:hAnsiTheme="minorHAnsi" w:cstheme="minorHAnsi"/>
          <w:bCs/>
          <w:szCs w:val="20"/>
        </w:rPr>
        <w:t>.</w:t>
      </w:r>
    </w:p>
    <w:p w14:paraId="22574F98" w14:textId="382561C6" w:rsidR="00BC1503" w:rsidRDefault="00BC1503" w:rsidP="00D85207">
      <w:pPr>
        <w:pStyle w:val="Agreement"/>
        <w:numPr>
          <w:ilvl w:val="0"/>
          <w:numId w:val="0"/>
        </w:numPr>
        <w:ind w:left="720"/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5D25B929" w14:textId="70806066" w:rsidR="004D5660" w:rsidRPr="00403387" w:rsidRDefault="002A1F03" w:rsidP="00403387">
      <w:pPr>
        <w:jc w:val="both"/>
        <w:rPr>
          <w:rFonts w:asciiTheme="minorHAnsi" w:hAnsiTheme="minorHAnsi" w:cstheme="minorHAnsi"/>
          <w:sz w:val="22"/>
          <w:szCs w:val="22"/>
        </w:rPr>
      </w:pPr>
      <w:r w:rsidRPr="004F4EFC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40338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our views on RLC AM enhancements more specifically how to </w:t>
      </w:r>
      <w:r w:rsidR="00403387" w:rsidRPr="00010B0B">
        <w:rPr>
          <w:rFonts w:asciiTheme="minorHAnsi" w:hAnsiTheme="minorHAnsi" w:cstheme="minorHAnsi"/>
          <w:sz w:val="22"/>
          <w:szCs w:val="22"/>
        </w:rPr>
        <w:t>to achieve timely retransmissions and how to avoid unnecessary retransmissions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and we have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following proposal</w:t>
      </w:r>
      <w:r w:rsidR="007143A2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RAN2 to agree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:</w:t>
      </w:r>
    </w:p>
    <w:p w14:paraId="7B13D2A2" w14:textId="77777777" w:rsidR="00324EB1" w:rsidRDefault="00324EB1" w:rsidP="004D5660">
      <w:pPr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117FD26E" w14:textId="77777777" w:rsidR="0090433F" w:rsidRPr="003151EB" w:rsidRDefault="0090433F" w:rsidP="0090433F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Pr="003151E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Fixed polling after certain number of SNs</w:t>
      </w:r>
      <w:r w:rsidRPr="003151EB">
        <w:rPr>
          <w:rFonts w:asciiTheme="minorHAnsi" w:hAnsiTheme="minorHAnsi" w:cstheme="minorHAnsi"/>
          <w:b/>
          <w:bCs/>
          <w:sz w:val="22"/>
          <w:szCs w:val="22"/>
        </w:rPr>
        <w:t xml:space="preserve"> is introduced for RLC AM timely retransmissions.</w:t>
      </w:r>
    </w:p>
    <w:p w14:paraId="4720B969" w14:textId="77777777" w:rsidR="0090433F" w:rsidRDefault="0090433F" w:rsidP="000A0F45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73A92E" w14:textId="77777777" w:rsidR="00C36F22" w:rsidRPr="00507741" w:rsidRDefault="00C36F22" w:rsidP="00C36F22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Proposal 2: For avoiding unnecessary RLC AM retransmissions, we have two options: </w:t>
      </w:r>
    </w:p>
    <w:p w14:paraId="302E2FEA" w14:textId="77777777" w:rsidR="00C36F22" w:rsidRPr="00F75FF4" w:rsidRDefault="00C36F22" w:rsidP="00C36F22">
      <w:pPr>
        <w:pStyle w:val="Agreement"/>
        <w:numPr>
          <w:ilvl w:val="0"/>
          <w:numId w:val="45"/>
        </w:numPr>
        <w:jc w:val="both"/>
        <w:rPr>
          <w:szCs w:val="20"/>
        </w:rPr>
      </w:pPr>
      <w:r w:rsidRPr="00F75FF4">
        <w:rPr>
          <w:rFonts w:asciiTheme="minorHAnsi" w:hAnsiTheme="minorHAnsi" w:cstheme="minorHAnsi"/>
          <w:bCs/>
          <w:szCs w:val="20"/>
        </w:rPr>
        <w:t xml:space="preserve">If RX side knows the information (or can work out) whether </w:t>
      </w:r>
      <w:r>
        <w:rPr>
          <w:rFonts w:asciiTheme="minorHAnsi" w:hAnsiTheme="minorHAnsi" w:cstheme="minorHAnsi"/>
          <w:bCs/>
          <w:szCs w:val="20"/>
        </w:rPr>
        <w:t>S</w:t>
      </w:r>
      <w:r w:rsidRPr="00F75FF4">
        <w:rPr>
          <w:rFonts w:asciiTheme="minorHAnsi" w:hAnsiTheme="minorHAnsi" w:cstheme="minorHAnsi"/>
          <w:bCs/>
          <w:szCs w:val="20"/>
        </w:rPr>
        <w:t xml:space="preserve">DUs under retransmissions are outdated (or soon to be outdated), </w:t>
      </w:r>
      <w:r w:rsidRPr="00F75FF4">
        <w:rPr>
          <w:rFonts w:asciiTheme="minorHAnsi" w:hAnsiTheme="minorHAnsi" w:cstheme="minorHAnsi"/>
          <w:bCs/>
          <w:i/>
          <w:iCs/>
          <w:szCs w:val="20"/>
        </w:rPr>
        <w:t>for example based on local timer</w:t>
      </w:r>
      <w:r w:rsidRPr="00F75FF4">
        <w:rPr>
          <w:rFonts w:asciiTheme="minorHAnsi" w:hAnsiTheme="minorHAnsi" w:cstheme="minorHAnsi"/>
          <w:bCs/>
          <w:szCs w:val="20"/>
        </w:rPr>
        <w:t xml:space="preserve">, combined approach is introduced where RX side </w:t>
      </w:r>
      <w:r w:rsidRPr="00F75FF4">
        <w:rPr>
          <w:rFonts w:asciiTheme="minorHAnsi" w:hAnsiTheme="minorHAnsi" w:cstheme="minorHAnsi"/>
          <w:bCs/>
          <w:szCs w:val="20"/>
          <w:lang w:eastAsia="zh-CN"/>
        </w:rPr>
        <w:t xml:space="preserve">modifies the receiver behaviour (i.e., no other changes), for example </w:t>
      </w:r>
      <w:r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sending fake ACK for the </w:t>
      </w:r>
      <w:r w:rsidRPr="00F75FF4">
        <w:rPr>
          <w:rFonts w:asciiTheme="minorHAnsi" w:hAnsiTheme="minorHAnsi" w:cstheme="minorHAnsi"/>
          <w:bCs/>
          <w:szCs w:val="20"/>
        </w:rPr>
        <w:t>outdated</w:t>
      </w:r>
      <w:r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 </w:t>
      </w:r>
      <w:r>
        <w:rPr>
          <w:rFonts w:asciiTheme="minorHAnsi" w:hAnsiTheme="minorHAnsi" w:cstheme="minorHAnsi"/>
          <w:bCs/>
          <w:szCs w:val="20"/>
        </w:rPr>
        <w:t>S</w:t>
      </w:r>
      <w:r w:rsidRPr="00F75FF4">
        <w:rPr>
          <w:rFonts w:asciiTheme="minorHAnsi" w:hAnsiTheme="minorHAnsi" w:cstheme="minorHAnsi"/>
          <w:bCs/>
          <w:szCs w:val="20"/>
        </w:rPr>
        <w:t xml:space="preserve">DU </w:t>
      </w:r>
      <w:r w:rsidRPr="00F75FF4">
        <w:rPr>
          <w:rFonts w:asciiTheme="minorHAnsi" w:eastAsia="Yu Mincho" w:hAnsiTheme="minorHAnsi" w:cstheme="minorHAnsi"/>
          <w:bCs/>
          <w:szCs w:val="20"/>
          <w:lang w:eastAsia="ja-JP"/>
        </w:rPr>
        <w:t xml:space="preserve">to the Tx RLC entity, and where </w:t>
      </w:r>
      <w:r w:rsidRPr="00F75FF4">
        <w:rPr>
          <w:rFonts w:asciiTheme="minorHAnsi" w:hAnsiTheme="minorHAnsi" w:cstheme="minorHAnsi"/>
          <w:szCs w:val="20"/>
        </w:rPr>
        <w:t>TX side stops transmissions of an outdated SDU.</w:t>
      </w:r>
    </w:p>
    <w:p w14:paraId="76F0F48D" w14:textId="77777777" w:rsidR="00C36F22" w:rsidRPr="00F75FF4" w:rsidRDefault="00C36F22" w:rsidP="00C36F22">
      <w:pPr>
        <w:pStyle w:val="Agreement"/>
        <w:numPr>
          <w:ilvl w:val="0"/>
          <w:numId w:val="45"/>
        </w:numPr>
        <w:jc w:val="both"/>
        <w:rPr>
          <w:rFonts w:asciiTheme="minorHAnsi" w:eastAsia="Yu Mincho" w:hAnsiTheme="minorHAnsi" w:cstheme="minorHAnsi"/>
          <w:bCs/>
          <w:szCs w:val="20"/>
          <w:lang w:eastAsia="ja-JP"/>
        </w:rPr>
      </w:pPr>
      <w:r w:rsidRPr="00F75FF4">
        <w:rPr>
          <w:rFonts w:asciiTheme="minorHAnsi" w:hAnsiTheme="minorHAnsi" w:cstheme="minorHAnsi"/>
          <w:bCs/>
          <w:szCs w:val="20"/>
        </w:rPr>
        <w:t xml:space="preserve">If RX side does not know the information (or cannot work out) whether </w:t>
      </w:r>
      <w:r>
        <w:rPr>
          <w:rFonts w:asciiTheme="minorHAnsi" w:hAnsiTheme="minorHAnsi" w:cstheme="minorHAnsi"/>
          <w:bCs/>
          <w:szCs w:val="20"/>
        </w:rPr>
        <w:t>S</w:t>
      </w:r>
      <w:r w:rsidRPr="00F75FF4">
        <w:rPr>
          <w:rFonts w:asciiTheme="minorHAnsi" w:hAnsiTheme="minorHAnsi" w:cstheme="minorHAnsi"/>
          <w:bCs/>
          <w:szCs w:val="20"/>
        </w:rPr>
        <w:t xml:space="preserve">DUs under retransmissions are outdated (or soon to be outdated), Tx initiated approach is introduced where TX side informs/indicates that RLC AM ARQ/HARQ retransmissions are stopped after the current </w:t>
      </w:r>
      <w:r w:rsidRPr="00F75FF4">
        <w:rPr>
          <w:rFonts w:asciiTheme="minorHAnsi" w:hAnsiTheme="minorHAnsi" w:cstheme="minorHAnsi"/>
          <w:szCs w:val="20"/>
        </w:rPr>
        <w:t>(re)</w:t>
      </w:r>
      <w:r w:rsidRPr="00F75FF4">
        <w:rPr>
          <w:rFonts w:asciiTheme="minorHAnsi" w:hAnsiTheme="minorHAnsi" w:cstheme="minorHAnsi"/>
          <w:bCs/>
          <w:szCs w:val="20"/>
        </w:rPr>
        <w:t>transmission by employing signalling in MAC/PHY layer (e.g., UCI).</w:t>
      </w:r>
    </w:p>
    <w:p w14:paraId="5185A308" w14:textId="42E23CAE" w:rsidR="007143A2" w:rsidRPr="00BF68D9" w:rsidRDefault="007143A2" w:rsidP="000A0F45">
      <w:pPr>
        <w:pStyle w:val="Agreement"/>
        <w:numPr>
          <w:ilvl w:val="0"/>
          <w:numId w:val="0"/>
        </w:num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77777777" w:rsidR="008D1A2F" w:rsidRPr="00784899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noProof/>
          <w:szCs w:val="20"/>
        </w:rPr>
        <w:t>RP-234057, “</w:t>
      </w:r>
      <w:r w:rsidRPr="00784899">
        <w:rPr>
          <w:rFonts w:asciiTheme="minorHAnsi" w:hAnsiTheme="minorHAnsi" w:cstheme="minorHAnsi"/>
          <w:szCs w:val="20"/>
          <w:lang w:eastAsia="zh-CN"/>
        </w:rPr>
        <w:t>New WID: XR (</w:t>
      </w:r>
      <w:proofErr w:type="spellStart"/>
      <w:r w:rsidRPr="00784899">
        <w:rPr>
          <w:rFonts w:asciiTheme="minorHAnsi" w:hAnsiTheme="minorHAnsi" w:cstheme="minorHAnsi"/>
          <w:szCs w:val="20"/>
          <w:lang w:eastAsia="zh-CN"/>
        </w:rPr>
        <w:t>eXtended</w:t>
      </w:r>
      <w:proofErr w:type="spellEnd"/>
      <w:r w:rsidRPr="00784899">
        <w:rPr>
          <w:rFonts w:asciiTheme="minorHAnsi" w:hAnsiTheme="minorHAnsi" w:cstheme="minorHAnsi"/>
          <w:szCs w:val="20"/>
          <w:lang w:eastAsia="zh-CN"/>
        </w:rPr>
        <w:t xml:space="preserve"> Reality) for NR Phase 3,” RAN</w:t>
      </w:r>
      <w:r w:rsidRPr="00784899">
        <w:rPr>
          <w:rFonts w:asciiTheme="minorHAnsi" w:hAnsiTheme="minorHAnsi" w:cstheme="minorHAnsi"/>
          <w:noProof/>
          <w:szCs w:val="20"/>
        </w:rPr>
        <w:t>#102</w:t>
      </w:r>
      <w:r w:rsidRPr="00784899">
        <w:rPr>
          <w:rFonts w:asciiTheme="minorHAnsi" w:hAnsiTheme="minorHAnsi" w:cstheme="minorHAnsi"/>
          <w:szCs w:val="20"/>
          <w:lang w:eastAsia="zh-CN"/>
        </w:rPr>
        <w:t>.</w:t>
      </w:r>
    </w:p>
    <w:p w14:paraId="5559E435" w14:textId="77777777" w:rsidR="002F3BDC" w:rsidRPr="00784899" w:rsidRDefault="00A05D87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TR</w:t>
      </w:r>
      <w:r w:rsidR="00932D03" w:rsidRPr="00784899">
        <w:rPr>
          <w:rFonts w:asciiTheme="minorHAnsi" w:hAnsiTheme="minorHAnsi" w:cstheme="minorHAnsi"/>
          <w:szCs w:val="20"/>
        </w:rPr>
        <w:t xml:space="preserve"> 23.700-60</w:t>
      </w:r>
      <w:r w:rsidR="00B60E19" w:rsidRPr="00784899">
        <w:rPr>
          <w:rFonts w:asciiTheme="minorHAnsi" w:hAnsiTheme="minorHAnsi" w:cstheme="minorHAnsi"/>
          <w:szCs w:val="20"/>
        </w:rPr>
        <w:t>, SA2</w:t>
      </w:r>
      <w:r w:rsidR="00431A8D" w:rsidRPr="00784899">
        <w:rPr>
          <w:rFonts w:asciiTheme="minorHAnsi" w:hAnsiTheme="minorHAnsi" w:cstheme="minorHAnsi"/>
          <w:szCs w:val="20"/>
        </w:rPr>
        <w:t>, Study on XR (Extended Reality) and media services</w:t>
      </w:r>
    </w:p>
    <w:p w14:paraId="55243781" w14:textId="5B7F2723" w:rsidR="00212B81" w:rsidRPr="00784899" w:rsidRDefault="00212B8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</w:t>
      </w:r>
      <w:r w:rsidR="00C93F3E" w:rsidRPr="00784899">
        <w:rPr>
          <w:rFonts w:asciiTheme="minorHAnsi" w:hAnsiTheme="minorHAnsi" w:cstheme="minorHAnsi"/>
          <w:szCs w:val="20"/>
        </w:rPr>
        <w:t>-2404293</w:t>
      </w:r>
      <w:r w:rsidR="00295EFB" w:rsidRPr="00784899">
        <w:rPr>
          <w:rFonts w:asciiTheme="minorHAnsi" w:hAnsiTheme="minorHAnsi" w:cstheme="minorHAnsi"/>
          <w:szCs w:val="20"/>
        </w:rPr>
        <w:t>,</w:t>
      </w:r>
      <w:r w:rsidR="00C93F3E" w:rsidRPr="00784899">
        <w:rPr>
          <w:rFonts w:asciiTheme="minorHAnsi" w:hAnsiTheme="minorHAnsi" w:cstheme="minorHAnsi"/>
          <w:szCs w:val="20"/>
        </w:rPr>
        <w:t xml:space="preserve"> “</w:t>
      </w:r>
      <w:r w:rsidRPr="00784899">
        <w:rPr>
          <w:rFonts w:asciiTheme="minorHAnsi" w:hAnsiTheme="minorHAnsi" w:cstheme="minorHAnsi"/>
          <w:szCs w:val="20"/>
        </w:rPr>
        <w:t>RLC AM enhancements for XR</w:t>
      </w:r>
      <w:r w:rsidR="00C93F3E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Nokia, Nokia Shanghai Bell</w:t>
      </w:r>
      <w:r w:rsidR="009136F2" w:rsidRPr="00784899">
        <w:rPr>
          <w:rFonts w:asciiTheme="minorHAnsi" w:hAnsiTheme="minorHAnsi" w:cstheme="minorHAnsi"/>
          <w:szCs w:val="20"/>
        </w:rPr>
        <w:t>.</w:t>
      </w:r>
    </w:p>
    <w:p w14:paraId="2F3D3A9E" w14:textId="7CCCA480" w:rsidR="00022D31" w:rsidRPr="00784899" w:rsidRDefault="00022D3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R2-2404212</w:t>
      </w:r>
      <w:r w:rsidR="00295EFB"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  <w:szCs w:val="20"/>
        </w:rPr>
        <w:t>Discussion on RLC AM Enhancements</w:t>
      </w:r>
      <w:r w:rsidR="00295EFB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CANON Research Centre France</w:t>
      </w:r>
      <w:r w:rsidR="00295EFB" w:rsidRPr="00784899">
        <w:rPr>
          <w:rFonts w:asciiTheme="minorHAnsi" w:hAnsiTheme="minorHAnsi" w:cstheme="minorHAnsi"/>
          <w:szCs w:val="20"/>
        </w:rPr>
        <w:t>.</w:t>
      </w:r>
    </w:p>
    <w:p w14:paraId="3702FC15" w14:textId="58ABA873" w:rsidR="009136F2" w:rsidRPr="00784899" w:rsidRDefault="009136F2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</w:t>
      </w:r>
      <w:r w:rsidR="00590DF4" w:rsidRPr="00784899">
        <w:rPr>
          <w:rFonts w:asciiTheme="minorHAnsi" w:hAnsiTheme="minorHAnsi" w:cstheme="minorHAnsi"/>
          <w:szCs w:val="20"/>
        </w:rPr>
        <w:t>5493, “</w:t>
      </w:r>
      <w:r w:rsidRPr="00784899">
        <w:rPr>
          <w:rFonts w:asciiTheme="minorHAnsi" w:hAnsiTheme="minorHAnsi" w:cstheme="minorHAnsi"/>
        </w:rPr>
        <w:t>Discussion on RLC enhancements for XR</w:t>
      </w:r>
      <w:r w:rsidR="00590DF4" w:rsidRPr="00784899">
        <w:rPr>
          <w:rFonts w:asciiTheme="minorHAnsi" w:hAnsiTheme="minorHAnsi" w:cstheme="minorHAnsi"/>
        </w:rPr>
        <w:t>”,</w:t>
      </w:r>
      <w:r w:rsidR="0038657D" w:rsidRPr="00784899">
        <w:rPr>
          <w:rFonts w:asciiTheme="minorHAnsi" w:hAnsiTheme="minorHAnsi" w:cstheme="minorHAnsi"/>
        </w:rPr>
        <w:t xml:space="preserve"> </w:t>
      </w:r>
      <w:r w:rsidRPr="00784899">
        <w:rPr>
          <w:rFonts w:asciiTheme="minorHAnsi" w:hAnsiTheme="minorHAnsi" w:cstheme="minorHAnsi"/>
        </w:rPr>
        <w:t>Samsung</w:t>
      </w:r>
      <w:r w:rsidR="00590DF4" w:rsidRPr="00784899">
        <w:rPr>
          <w:rFonts w:asciiTheme="minorHAnsi" w:hAnsiTheme="minorHAnsi" w:cstheme="minorHAnsi"/>
        </w:rPr>
        <w:t>.</w:t>
      </w:r>
    </w:p>
    <w:p w14:paraId="730BDCD1" w14:textId="7FE393D7" w:rsidR="0038657D" w:rsidRPr="00784899" w:rsidRDefault="0038657D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R2-2404177, “</w:t>
      </w:r>
      <w:r w:rsidRPr="00784899">
        <w:rPr>
          <w:rFonts w:asciiTheme="minorHAnsi" w:hAnsiTheme="minorHAnsi" w:cstheme="minorHAnsi"/>
        </w:rPr>
        <w:t>Discussion on RLC enhancements”, Qualcomm Incorporated.</w:t>
      </w:r>
    </w:p>
    <w:p w14:paraId="266DF63F" w14:textId="08422070" w:rsidR="00D07FF0" w:rsidRPr="00784899" w:rsidRDefault="00D07FF0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</w:t>
      </w:r>
      <w:r w:rsidR="000C6219" w:rsidRPr="00784899">
        <w:rPr>
          <w:rFonts w:asciiTheme="minorHAnsi" w:hAnsiTheme="minorHAnsi" w:cstheme="minorHAnsi"/>
          <w:szCs w:val="20"/>
        </w:rPr>
        <w:t>652</w:t>
      </w:r>
      <w:r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</w:rPr>
        <w:t>Views on RLC-AM Enhancements for Rel-19 XR</w:t>
      </w:r>
      <w:r w:rsidR="000C6219" w:rsidRPr="00784899">
        <w:rPr>
          <w:rFonts w:asciiTheme="minorHAnsi" w:hAnsiTheme="minorHAnsi" w:cstheme="minorHAnsi"/>
        </w:rPr>
        <w:t xml:space="preserve">”, </w:t>
      </w:r>
      <w:r w:rsidRPr="00784899">
        <w:rPr>
          <w:rFonts w:asciiTheme="minorHAnsi" w:hAnsiTheme="minorHAnsi" w:cstheme="minorHAnsi"/>
        </w:rPr>
        <w:t>Apple</w:t>
      </w:r>
    </w:p>
    <w:sectPr w:rsidR="00D07FF0" w:rsidRPr="00784899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0CDB7" w14:textId="77777777" w:rsidR="00316052" w:rsidRDefault="00316052">
      <w:r>
        <w:separator/>
      </w:r>
    </w:p>
  </w:endnote>
  <w:endnote w:type="continuationSeparator" w:id="0">
    <w:p w14:paraId="14ED7768" w14:textId="77777777" w:rsidR="00316052" w:rsidRDefault="00316052">
      <w:r>
        <w:continuationSeparator/>
      </w:r>
    </w:p>
  </w:endnote>
  <w:endnote w:type="continuationNotice" w:id="1">
    <w:p w14:paraId="31975198" w14:textId="77777777" w:rsidR="00316052" w:rsidRDefault="003160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BAF55" w14:textId="77777777" w:rsidR="00316052" w:rsidRDefault="00316052">
      <w:r>
        <w:separator/>
      </w:r>
    </w:p>
  </w:footnote>
  <w:footnote w:type="continuationSeparator" w:id="0">
    <w:p w14:paraId="7E6CBCC9" w14:textId="77777777" w:rsidR="00316052" w:rsidRDefault="00316052">
      <w:r>
        <w:continuationSeparator/>
      </w:r>
    </w:p>
  </w:footnote>
  <w:footnote w:type="continuationNotice" w:id="1">
    <w:p w14:paraId="2EF83648" w14:textId="77777777" w:rsidR="00316052" w:rsidRDefault="003160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207D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F63"/>
    <w:multiLevelType w:val="hybridMultilevel"/>
    <w:tmpl w:val="2402C8AE"/>
    <w:lvl w:ilvl="0" w:tplc="08090005">
      <w:start w:val="1"/>
      <w:numFmt w:val="bullet"/>
      <w:lvlText w:val=""/>
      <w:lvlJc w:val="left"/>
      <w:pPr>
        <w:tabs>
          <w:tab w:val="num" w:pos="-5030"/>
        </w:tabs>
        <w:ind w:left="-503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8" w15:restartNumberingAfterBreak="0">
    <w:nsid w:val="0CC1735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2016D9"/>
    <w:multiLevelType w:val="hybridMultilevel"/>
    <w:tmpl w:val="F28A2976"/>
    <w:lvl w:ilvl="0" w:tplc="FFFFFFFF">
      <w:start w:val="1"/>
      <w:numFmt w:val="bulle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-448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12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41233"/>
    <w:multiLevelType w:val="hybridMultilevel"/>
    <w:tmpl w:val="C2D4B0E6"/>
    <w:lvl w:ilvl="0" w:tplc="E05CD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A618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A0A8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708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ED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81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F63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C0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02F5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B6BB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8160E"/>
    <w:multiLevelType w:val="hybridMultilevel"/>
    <w:tmpl w:val="91B088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533223"/>
    <w:multiLevelType w:val="hybridMultilevel"/>
    <w:tmpl w:val="4636FC74"/>
    <w:lvl w:ilvl="0" w:tplc="8D6E1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80A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10864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0A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00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B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EB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278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47C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2" w15:restartNumberingAfterBreak="0">
    <w:nsid w:val="3C1A6707"/>
    <w:multiLevelType w:val="hybridMultilevel"/>
    <w:tmpl w:val="0A443A2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4" w15:restartNumberingAfterBreak="0">
    <w:nsid w:val="3F8D3D98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6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9" w15:restartNumberingAfterBreak="0">
    <w:nsid w:val="4C9C4793"/>
    <w:multiLevelType w:val="hybridMultilevel"/>
    <w:tmpl w:val="AD9A89C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655492"/>
    <w:multiLevelType w:val="hybridMultilevel"/>
    <w:tmpl w:val="5EB231B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108"/>
        </w:tabs>
        <w:ind w:left="-610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287"/>
        </w:tabs>
        <w:ind w:left="-6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567"/>
        </w:tabs>
        <w:ind w:left="-55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847"/>
        </w:tabs>
        <w:ind w:left="-48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127"/>
        </w:tabs>
        <w:ind w:left="-41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3407"/>
        </w:tabs>
        <w:ind w:left="-3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687"/>
        </w:tabs>
        <w:ind w:left="-26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967"/>
        </w:tabs>
        <w:ind w:left="-1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247"/>
        </w:tabs>
        <w:ind w:left="-1247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30"/>
  </w:num>
  <w:num w:numId="3" w16cid:durableId="431710802">
    <w:abstractNumId w:val="43"/>
  </w:num>
  <w:num w:numId="4" w16cid:durableId="92167047">
    <w:abstractNumId w:val="41"/>
  </w:num>
  <w:num w:numId="5" w16cid:durableId="421948170">
    <w:abstractNumId w:val="10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39"/>
  </w:num>
  <w:num w:numId="8" w16cid:durableId="56519199">
    <w:abstractNumId w:val="26"/>
  </w:num>
  <w:num w:numId="9" w16cid:durableId="1736586966">
    <w:abstractNumId w:val="21"/>
  </w:num>
  <w:num w:numId="10" w16cid:durableId="1698116930">
    <w:abstractNumId w:val="25"/>
  </w:num>
  <w:num w:numId="11" w16cid:durableId="28770334">
    <w:abstractNumId w:val="38"/>
  </w:num>
  <w:num w:numId="12" w16cid:durableId="2010867368">
    <w:abstractNumId w:val="38"/>
  </w:num>
  <w:num w:numId="13" w16cid:durableId="1078478213">
    <w:abstractNumId w:val="27"/>
  </w:num>
  <w:num w:numId="14" w16cid:durableId="628320875">
    <w:abstractNumId w:val="4"/>
  </w:num>
  <w:num w:numId="15" w16cid:durableId="1357537383">
    <w:abstractNumId w:val="28"/>
  </w:num>
  <w:num w:numId="16" w16cid:durableId="622153858">
    <w:abstractNumId w:val="38"/>
  </w:num>
  <w:num w:numId="17" w16cid:durableId="541134639">
    <w:abstractNumId w:val="12"/>
  </w:num>
  <w:num w:numId="18" w16cid:durableId="442041954">
    <w:abstractNumId w:val="42"/>
  </w:num>
  <w:num w:numId="19" w16cid:durableId="511144958">
    <w:abstractNumId w:val="44"/>
  </w:num>
  <w:num w:numId="20" w16cid:durableId="1312295604">
    <w:abstractNumId w:val="32"/>
  </w:num>
  <w:num w:numId="21" w16cid:durableId="1593273333">
    <w:abstractNumId w:val="15"/>
  </w:num>
  <w:num w:numId="22" w16cid:durableId="1909001845">
    <w:abstractNumId w:val="23"/>
  </w:num>
  <w:num w:numId="23" w16cid:durableId="1928540997">
    <w:abstractNumId w:val="34"/>
  </w:num>
  <w:num w:numId="24" w16cid:durableId="1363894408">
    <w:abstractNumId w:val="17"/>
  </w:num>
  <w:num w:numId="25" w16cid:durableId="334236600">
    <w:abstractNumId w:val="14"/>
  </w:num>
  <w:num w:numId="26" w16cid:durableId="1006515693">
    <w:abstractNumId w:val="9"/>
  </w:num>
  <w:num w:numId="27" w16cid:durableId="689835786">
    <w:abstractNumId w:val="3"/>
  </w:num>
  <w:num w:numId="28" w16cid:durableId="182399300">
    <w:abstractNumId w:val="19"/>
  </w:num>
  <w:num w:numId="29" w16cid:durableId="804278981">
    <w:abstractNumId w:val="33"/>
  </w:num>
  <w:num w:numId="30" w16cid:durableId="1139834700">
    <w:abstractNumId w:val="37"/>
  </w:num>
  <w:num w:numId="31" w16cid:durableId="1566528106">
    <w:abstractNumId w:val="36"/>
  </w:num>
  <w:num w:numId="32" w16cid:durableId="1829594467">
    <w:abstractNumId w:val="40"/>
  </w:num>
  <w:num w:numId="33" w16cid:durableId="961762846">
    <w:abstractNumId w:val="31"/>
  </w:num>
  <w:num w:numId="34" w16cid:durableId="1083644622">
    <w:abstractNumId w:val="7"/>
  </w:num>
  <w:num w:numId="35" w16cid:durableId="743643206">
    <w:abstractNumId w:val="35"/>
  </w:num>
  <w:num w:numId="36" w16cid:durableId="1240410557">
    <w:abstractNumId w:val="11"/>
  </w:num>
  <w:num w:numId="37" w16cid:durableId="242566517">
    <w:abstractNumId w:val="29"/>
  </w:num>
  <w:num w:numId="38" w16cid:durableId="175464993">
    <w:abstractNumId w:val="6"/>
  </w:num>
  <w:num w:numId="39" w16cid:durableId="186258734">
    <w:abstractNumId w:val="20"/>
  </w:num>
  <w:num w:numId="40" w16cid:durableId="751464995">
    <w:abstractNumId w:val="13"/>
  </w:num>
  <w:num w:numId="41" w16cid:durableId="1184857972">
    <w:abstractNumId w:val="18"/>
  </w:num>
  <w:num w:numId="42" w16cid:durableId="1024016030">
    <w:abstractNumId w:val="22"/>
  </w:num>
  <w:num w:numId="43" w16cid:durableId="616957864">
    <w:abstractNumId w:val="24"/>
  </w:num>
  <w:num w:numId="44" w16cid:durableId="412505937">
    <w:abstractNumId w:val="16"/>
  </w:num>
  <w:num w:numId="45" w16cid:durableId="103488384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67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0D9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8A5"/>
    <w:rsid w:val="000449D0"/>
    <w:rsid w:val="000449FE"/>
    <w:rsid w:val="000455FD"/>
    <w:rsid w:val="0004567C"/>
    <w:rsid w:val="000458C4"/>
    <w:rsid w:val="00045951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5FA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A5"/>
    <w:rsid w:val="000A0192"/>
    <w:rsid w:val="000A057C"/>
    <w:rsid w:val="000A0843"/>
    <w:rsid w:val="000A0A45"/>
    <w:rsid w:val="000A0B8C"/>
    <w:rsid w:val="000A0C09"/>
    <w:rsid w:val="000A0F45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0CE"/>
    <w:rsid w:val="000E50D8"/>
    <w:rsid w:val="000E536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37D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6396"/>
    <w:rsid w:val="000F6622"/>
    <w:rsid w:val="000F6820"/>
    <w:rsid w:val="000F6BC3"/>
    <w:rsid w:val="000F6BCC"/>
    <w:rsid w:val="000F6CCF"/>
    <w:rsid w:val="000F7143"/>
    <w:rsid w:val="000F7656"/>
    <w:rsid w:val="000F7E07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49D2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38B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1EDA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BF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4B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3B7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6A0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710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365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2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AC0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66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6E8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1A3"/>
    <w:rsid w:val="002F36AC"/>
    <w:rsid w:val="002F38C5"/>
    <w:rsid w:val="002F3B30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1EB"/>
    <w:rsid w:val="00315811"/>
    <w:rsid w:val="00315CF5"/>
    <w:rsid w:val="00315D1C"/>
    <w:rsid w:val="00315E12"/>
    <w:rsid w:val="00315FF1"/>
    <w:rsid w:val="00316012"/>
    <w:rsid w:val="00316052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77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51C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392"/>
    <w:rsid w:val="00353836"/>
    <w:rsid w:val="003539CB"/>
    <w:rsid w:val="00353AF1"/>
    <w:rsid w:val="00353C7B"/>
    <w:rsid w:val="00353D22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47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89E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0B8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9F1"/>
    <w:rsid w:val="0039327E"/>
    <w:rsid w:val="0039328D"/>
    <w:rsid w:val="00393395"/>
    <w:rsid w:val="003937E3"/>
    <w:rsid w:val="0039391A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A7B90"/>
    <w:rsid w:val="003B04B6"/>
    <w:rsid w:val="003B04BA"/>
    <w:rsid w:val="003B062B"/>
    <w:rsid w:val="003B0637"/>
    <w:rsid w:val="003B075C"/>
    <w:rsid w:val="003B07F8"/>
    <w:rsid w:val="003B0A3F"/>
    <w:rsid w:val="003B0D32"/>
    <w:rsid w:val="003B0DB9"/>
    <w:rsid w:val="003B11E5"/>
    <w:rsid w:val="003B125B"/>
    <w:rsid w:val="003B13ED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58E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4DA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22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390"/>
    <w:rsid w:val="003F553E"/>
    <w:rsid w:val="003F5ABF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3F23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AE8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1F92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0757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F97"/>
    <w:rsid w:val="00494FE8"/>
    <w:rsid w:val="004951FB"/>
    <w:rsid w:val="004957C7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89D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2E06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0ED"/>
    <w:rsid w:val="004B722F"/>
    <w:rsid w:val="004B7263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F72"/>
    <w:rsid w:val="004D4850"/>
    <w:rsid w:val="004D4BCF"/>
    <w:rsid w:val="004D51D6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BAC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6C6D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40F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BB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568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07E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0D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23D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0EC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AC2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2E9"/>
    <w:rsid w:val="006335E7"/>
    <w:rsid w:val="006337A0"/>
    <w:rsid w:val="006341D1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4C2"/>
    <w:rsid w:val="00650604"/>
    <w:rsid w:val="006506B8"/>
    <w:rsid w:val="00650C46"/>
    <w:rsid w:val="00650CEF"/>
    <w:rsid w:val="00651301"/>
    <w:rsid w:val="00651442"/>
    <w:rsid w:val="006516B5"/>
    <w:rsid w:val="006516F9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029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2D9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5AE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BF7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3A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6FC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676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075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0E0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2E14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0A1"/>
    <w:rsid w:val="007F01D0"/>
    <w:rsid w:val="007F0389"/>
    <w:rsid w:val="007F04C6"/>
    <w:rsid w:val="007F0C49"/>
    <w:rsid w:val="007F0F28"/>
    <w:rsid w:val="007F166F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6B4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BAA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0FF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00"/>
    <w:rsid w:val="008375C4"/>
    <w:rsid w:val="00837747"/>
    <w:rsid w:val="0084011D"/>
    <w:rsid w:val="00840129"/>
    <w:rsid w:val="00840765"/>
    <w:rsid w:val="00840770"/>
    <w:rsid w:val="00840951"/>
    <w:rsid w:val="00840F08"/>
    <w:rsid w:val="008411EE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77F2F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21"/>
    <w:rsid w:val="00887A6D"/>
    <w:rsid w:val="00887ED5"/>
    <w:rsid w:val="00890196"/>
    <w:rsid w:val="0089058A"/>
    <w:rsid w:val="008908D2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CDD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91D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2A8"/>
    <w:rsid w:val="008C5C78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6B8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8B6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33F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8DA"/>
    <w:rsid w:val="00923BD4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3ED0"/>
    <w:rsid w:val="00944456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2FE1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0FE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B9D"/>
    <w:rsid w:val="00984EAA"/>
    <w:rsid w:val="00984FD4"/>
    <w:rsid w:val="0098544A"/>
    <w:rsid w:val="00985492"/>
    <w:rsid w:val="009854BC"/>
    <w:rsid w:val="0098550C"/>
    <w:rsid w:val="009857CA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5A2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CCB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B31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377"/>
    <w:rsid w:val="009D44B0"/>
    <w:rsid w:val="009D47BA"/>
    <w:rsid w:val="009D4906"/>
    <w:rsid w:val="009D49BC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3F71"/>
    <w:rsid w:val="009F40E6"/>
    <w:rsid w:val="009F433D"/>
    <w:rsid w:val="009F47DB"/>
    <w:rsid w:val="009F506C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A1D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C"/>
    <w:rsid w:val="00A14D87"/>
    <w:rsid w:val="00A15010"/>
    <w:rsid w:val="00A15042"/>
    <w:rsid w:val="00A152EA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041"/>
    <w:rsid w:val="00A47391"/>
    <w:rsid w:val="00A475A4"/>
    <w:rsid w:val="00A478AC"/>
    <w:rsid w:val="00A478D2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9A"/>
    <w:rsid w:val="00A85EB2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1F9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4E0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AE9"/>
    <w:rsid w:val="00AA1D47"/>
    <w:rsid w:val="00AA1E49"/>
    <w:rsid w:val="00AA2367"/>
    <w:rsid w:val="00AA23F6"/>
    <w:rsid w:val="00AA2495"/>
    <w:rsid w:val="00AA25C6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5DD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3B2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BF8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202B"/>
    <w:rsid w:val="00B32514"/>
    <w:rsid w:val="00B325E2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6ED"/>
    <w:rsid w:val="00B52859"/>
    <w:rsid w:val="00B52E2B"/>
    <w:rsid w:val="00B52E68"/>
    <w:rsid w:val="00B5308D"/>
    <w:rsid w:val="00B53265"/>
    <w:rsid w:val="00B53339"/>
    <w:rsid w:val="00B53351"/>
    <w:rsid w:val="00B53B6B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9D3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3819"/>
    <w:rsid w:val="00B83F53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D9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1F8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8B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2D80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B0"/>
    <w:rsid w:val="00BF4BFF"/>
    <w:rsid w:val="00BF4DF0"/>
    <w:rsid w:val="00BF5140"/>
    <w:rsid w:val="00BF5463"/>
    <w:rsid w:val="00BF6415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6F9E"/>
    <w:rsid w:val="00C07090"/>
    <w:rsid w:val="00C0711D"/>
    <w:rsid w:val="00C07440"/>
    <w:rsid w:val="00C07567"/>
    <w:rsid w:val="00C0792F"/>
    <w:rsid w:val="00C10313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4CC1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B49"/>
    <w:rsid w:val="00C21D63"/>
    <w:rsid w:val="00C21E76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A7E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5E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22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C3E"/>
    <w:rsid w:val="00C43D63"/>
    <w:rsid w:val="00C43F49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0E72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DC0"/>
    <w:rsid w:val="00C55E13"/>
    <w:rsid w:val="00C55F0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67CD0"/>
    <w:rsid w:val="00C67D05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7F1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3EC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4C2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9D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2F0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B3B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545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7D"/>
    <w:rsid w:val="00D35EEB"/>
    <w:rsid w:val="00D35F2D"/>
    <w:rsid w:val="00D36465"/>
    <w:rsid w:val="00D36584"/>
    <w:rsid w:val="00D36636"/>
    <w:rsid w:val="00D369D6"/>
    <w:rsid w:val="00D36ABE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598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EEE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57F10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0AE"/>
    <w:rsid w:val="00D758A7"/>
    <w:rsid w:val="00D758EB"/>
    <w:rsid w:val="00D75B79"/>
    <w:rsid w:val="00D76023"/>
    <w:rsid w:val="00D761F9"/>
    <w:rsid w:val="00D762C7"/>
    <w:rsid w:val="00D76488"/>
    <w:rsid w:val="00D76529"/>
    <w:rsid w:val="00D7658D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244"/>
    <w:rsid w:val="00DA14A4"/>
    <w:rsid w:val="00DA1682"/>
    <w:rsid w:val="00DA1763"/>
    <w:rsid w:val="00DA1E92"/>
    <w:rsid w:val="00DA230C"/>
    <w:rsid w:val="00DA2426"/>
    <w:rsid w:val="00DA26CF"/>
    <w:rsid w:val="00DA2BD1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0E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4B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897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0F8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DA0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96D"/>
    <w:rsid w:val="00E05BFA"/>
    <w:rsid w:val="00E05CEE"/>
    <w:rsid w:val="00E06120"/>
    <w:rsid w:val="00E06392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49A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45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4207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1A4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CD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99"/>
    <w:rsid w:val="00E609FD"/>
    <w:rsid w:val="00E60FBC"/>
    <w:rsid w:val="00E610C5"/>
    <w:rsid w:val="00E6116B"/>
    <w:rsid w:val="00E6138A"/>
    <w:rsid w:val="00E61559"/>
    <w:rsid w:val="00E61615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091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A5A"/>
    <w:rsid w:val="00E95CA5"/>
    <w:rsid w:val="00E9624B"/>
    <w:rsid w:val="00E963BE"/>
    <w:rsid w:val="00E9640E"/>
    <w:rsid w:val="00E96451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9DB"/>
    <w:rsid w:val="00EA5D51"/>
    <w:rsid w:val="00EA64B9"/>
    <w:rsid w:val="00EA64ED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3AD"/>
    <w:rsid w:val="00EB5902"/>
    <w:rsid w:val="00EB5C61"/>
    <w:rsid w:val="00EB5CE9"/>
    <w:rsid w:val="00EB6276"/>
    <w:rsid w:val="00EB62F6"/>
    <w:rsid w:val="00EB63C5"/>
    <w:rsid w:val="00EB64A1"/>
    <w:rsid w:val="00EB661B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2D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CC1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10B"/>
    <w:rsid w:val="00EE641B"/>
    <w:rsid w:val="00EE6877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C60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EF7E54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7AD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B8B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591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614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5FF4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652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327A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819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6DB2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4A8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5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15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4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1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34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67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2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2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6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RLC AM enhancements</vt:lpstr>
    </vt:vector>
  </TitlesOfParts>
  <Company>Alcatel-Lucent</Company>
  <LinksUpToDate>false</LinksUpToDate>
  <CharactersWithSpaces>15137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RLC AM enhancements</dc:title>
  <dc:subject/>
  <dc:creator>Awad, Yassin</dc:creator>
  <cp:keywords/>
  <cp:lastModifiedBy>Awad, Yassin</cp:lastModifiedBy>
  <cp:revision>2</cp:revision>
  <cp:lastPrinted>2013-05-14T19:37:00Z</cp:lastPrinted>
  <dcterms:created xsi:type="dcterms:W3CDTF">2024-11-07T15:02:00Z</dcterms:created>
  <dcterms:modified xsi:type="dcterms:W3CDTF">2024-11-07T15:02:00Z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